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DF2C6B" w14:textId="77777777" w:rsidR="00593E8D" w:rsidRPr="00DD5CE6" w:rsidRDefault="00D239AD" w:rsidP="00D239AD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bookmarkStart w:id="0" w:name="_GoBack"/>
      <w:bookmarkEnd w:id="0"/>
      <w:r w:rsidRPr="00DD5CE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DD5CE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DD5CE6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w:t xml:space="preserve">การจดทะเบียนพาณิชย์ </w:t>
      </w:r>
      <w:r w:rsidR="00C81DB8" w:rsidRPr="00DD5CE6">
        <w:rPr>
          <w:rFonts w:ascii="TH SarabunPSK" w:hAnsi="TH SarabunPSK" w:cs="TH SarabunPSK"/>
          <w:b/>
          <w:bCs/>
          <w:noProof/>
          <w:sz w:val="32"/>
          <w:szCs w:val="32"/>
        </w:rPr>
        <w:t>(</w:t>
      </w:r>
      <w:r w:rsidR="00C81DB8" w:rsidRPr="00DD5CE6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w:t>ตั้งใหม่</w:t>
      </w:r>
      <w:r w:rsidR="00C81DB8" w:rsidRPr="00DD5CE6">
        <w:rPr>
          <w:rFonts w:ascii="TH SarabunPSK" w:hAnsi="TH SarabunPSK" w:cs="TH SarabunPSK"/>
          <w:b/>
          <w:bCs/>
          <w:noProof/>
          <w:sz w:val="32"/>
          <w:szCs w:val="32"/>
        </w:rPr>
        <w:t xml:space="preserve">) </w:t>
      </w:r>
      <w:r w:rsidR="00C81DB8" w:rsidRPr="00DD5CE6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w:t>ตาม</w:t>
      </w:r>
      <w:r w:rsidR="00CD60F0">
        <w:rPr>
          <w:rFonts w:ascii="TH SarabunPSK" w:hAnsi="TH SarabunPSK" w:cs="TH SarabunPSK" w:hint="cs"/>
          <w:b/>
          <w:bCs/>
          <w:noProof/>
          <w:sz w:val="32"/>
          <w:szCs w:val="32"/>
          <w:cs/>
          <w:lang w:bidi="th-TH"/>
        </w:rPr>
        <w:t xml:space="preserve"> </w:t>
      </w:r>
      <w:r w:rsidR="00C81DB8" w:rsidRPr="00DD5CE6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w:t>พ</w:t>
      </w:r>
      <w:r w:rsidR="00C81DB8" w:rsidRPr="00DD5CE6">
        <w:rPr>
          <w:rFonts w:ascii="TH SarabunPSK" w:hAnsi="TH SarabunPSK" w:cs="TH SarabunPSK"/>
          <w:b/>
          <w:bCs/>
          <w:noProof/>
          <w:sz w:val="32"/>
          <w:szCs w:val="32"/>
        </w:rPr>
        <w:t>.</w:t>
      </w:r>
      <w:r w:rsidR="00C81DB8" w:rsidRPr="00DD5CE6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w:t>ร</w:t>
      </w:r>
      <w:r w:rsidR="00C81DB8" w:rsidRPr="00DD5CE6">
        <w:rPr>
          <w:rFonts w:ascii="TH SarabunPSK" w:hAnsi="TH SarabunPSK" w:cs="TH SarabunPSK"/>
          <w:b/>
          <w:bCs/>
          <w:noProof/>
          <w:sz w:val="32"/>
          <w:szCs w:val="32"/>
        </w:rPr>
        <w:t>.</w:t>
      </w:r>
      <w:r w:rsidR="00C81DB8" w:rsidRPr="00DD5CE6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w:t>บ</w:t>
      </w:r>
      <w:r w:rsidR="00C81DB8" w:rsidRPr="00DD5CE6">
        <w:rPr>
          <w:rFonts w:ascii="TH SarabunPSK" w:hAnsi="TH SarabunPSK" w:cs="TH SarabunPSK"/>
          <w:b/>
          <w:bCs/>
          <w:noProof/>
          <w:sz w:val="32"/>
          <w:szCs w:val="32"/>
        </w:rPr>
        <w:t>.</w:t>
      </w:r>
      <w:r w:rsidR="00C81DB8" w:rsidRPr="00DD5CE6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w:t>ทะเบียนพาณิชย์</w:t>
      </w:r>
      <w:r w:rsidR="00DD5CE6">
        <w:rPr>
          <w:rFonts w:ascii="TH SarabunPSK" w:hAnsi="TH SarabunPSK" w:cs="TH SarabunPSK" w:hint="cs"/>
          <w:b/>
          <w:bCs/>
          <w:noProof/>
          <w:sz w:val="32"/>
          <w:szCs w:val="32"/>
          <w:cs/>
          <w:lang w:bidi="th-TH"/>
        </w:rPr>
        <w:t xml:space="preserve"> </w:t>
      </w:r>
      <w:r w:rsidR="00C81DB8" w:rsidRPr="00DD5CE6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w:t>พ</w:t>
      </w:r>
      <w:r w:rsidR="00C81DB8" w:rsidRPr="00DD5CE6">
        <w:rPr>
          <w:rFonts w:ascii="TH SarabunPSK" w:hAnsi="TH SarabunPSK" w:cs="TH SarabunPSK"/>
          <w:b/>
          <w:bCs/>
          <w:noProof/>
          <w:sz w:val="32"/>
          <w:szCs w:val="32"/>
        </w:rPr>
        <w:t>.</w:t>
      </w:r>
      <w:r w:rsidR="00C81DB8" w:rsidRPr="00DD5CE6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w:t>ศ</w:t>
      </w:r>
      <w:r w:rsidR="00C81DB8" w:rsidRPr="00DD5CE6">
        <w:rPr>
          <w:rFonts w:ascii="TH SarabunPSK" w:hAnsi="TH SarabunPSK" w:cs="TH SarabunPSK"/>
          <w:b/>
          <w:bCs/>
          <w:noProof/>
          <w:sz w:val="32"/>
          <w:szCs w:val="32"/>
        </w:rPr>
        <w:t xml:space="preserve">. 2499 </w:t>
      </w:r>
      <w:r w:rsidR="00CD60F0">
        <w:rPr>
          <w:rFonts w:ascii="TH SarabunPSK" w:hAnsi="TH SarabunPSK" w:cs="TH SarabunPSK" w:hint="cs"/>
          <w:b/>
          <w:bCs/>
          <w:noProof/>
          <w:sz w:val="32"/>
          <w:szCs w:val="32"/>
          <w:cs/>
          <w:lang w:bidi="th-TH"/>
        </w:rPr>
        <w:t xml:space="preserve">                               </w:t>
      </w:r>
      <w:r w:rsidR="00C81DB8" w:rsidRPr="00DD5CE6">
        <w:rPr>
          <w:rFonts w:ascii="TH SarabunPSK" w:hAnsi="TH SarabunPSK" w:cs="TH SarabunPSK"/>
          <w:b/>
          <w:bCs/>
          <w:noProof/>
          <w:sz w:val="32"/>
          <w:szCs w:val="32"/>
          <w:cs/>
          <w:lang w:bidi="th-TH"/>
        </w:rPr>
        <w:t>กรณีผู้ขอจดทะเบียนเป็นบุคคลธรรมดา</w:t>
      </w:r>
    </w:p>
    <w:p w14:paraId="1DB7F1D2" w14:textId="77777777" w:rsidR="00D239AD" w:rsidRPr="00DD5CE6" w:rsidRDefault="00D239AD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D5CE6">
        <w:rPr>
          <w:rFonts w:ascii="TH SarabunPSK" w:hAnsi="TH SarabunPSK" w:cs="TH SarabunPSK"/>
          <w:sz w:val="32"/>
          <w:szCs w:val="32"/>
          <w:cs/>
          <w:lang w:bidi="th-TH"/>
        </w:rPr>
        <w:t>หน่วยงาน</w:t>
      </w:r>
      <w:r w:rsidR="002B2D62" w:rsidRPr="00DD5CE6">
        <w:rPr>
          <w:rFonts w:ascii="TH SarabunPSK" w:hAnsi="TH SarabunPSK" w:cs="TH SarabunPSK"/>
          <w:sz w:val="32"/>
          <w:szCs w:val="32"/>
          <w:cs/>
          <w:lang w:bidi="th-TH"/>
        </w:rPr>
        <w:t>ที่รับผิดชอบ</w:t>
      </w:r>
      <w:r w:rsidRPr="00DD5CE6">
        <w:rPr>
          <w:rFonts w:ascii="TH SarabunPSK" w:hAnsi="TH SarabunPSK" w:cs="TH SarabunPSK"/>
          <w:sz w:val="32"/>
          <w:szCs w:val="32"/>
          <w:lang w:bidi="th-TH"/>
        </w:rPr>
        <w:t>:</w:t>
      </w:r>
      <w:r w:rsidR="00DD5CE6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C81DB8"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เทศบาลตำบ</w:t>
      </w:r>
      <w:r w:rsidR="007B2114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ลโพธิ์ทอง</w:t>
      </w:r>
      <w:r w:rsidR="00DD5CE6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C81DB8"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อำเภอ</w:t>
      </w:r>
      <w:r w:rsidR="007B2114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โพธิ์ทอง</w:t>
      </w:r>
      <w:r w:rsidR="00DD5CE6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C81DB8"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>จังหวัดอ่างทอง</w:t>
      </w:r>
    </w:p>
    <w:p w14:paraId="34C4BCD0" w14:textId="77777777" w:rsidR="00D239AD" w:rsidRPr="00DD5CE6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DD5CE6">
        <w:rPr>
          <w:rFonts w:ascii="TH SarabunPSK" w:hAnsi="TH SarabunPSK" w:cs="TH SarabunPSK"/>
          <w:sz w:val="32"/>
          <w:szCs w:val="32"/>
          <w:cs/>
          <w:lang w:bidi="th-TH"/>
        </w:rPr>
        <w:t>กระทรวง</w:t>
      </w:r>
      <w:r w:rsidRPr="00DD5CE6">
        <w:rPr>
          <w:rFonts w:ascii="TH SarabunPSK" w:hAnsi="TH SarabunPSK" w:cs="TH SarabunPSK"/>
          <w:sz w:val="32"/>
          <w:szCs w:val="32"/>
          <w:lang w:bidi="th-TH"/>
        </w:rPr>
        <w:t>:</w:t>
      </w:r>
      <w:r w:rsidR="00C81DB8"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กระทรวงพาณิชย์</w:t>
      </w:r>
    </w:p>
    <w:p w14:paraId="7A8C41E3" w14:textId="77777777" w:rsidR="003F4A0D" w:rsidRPr="00DD5CE6" w:rsidRDefault="00CD2E26" w:rsidP="00D239AD">
      <w:pPr>
        <w:spacing w:after="0" w:line="240" w:lineRule="auto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>
        <w:rPr>
          <w:rFonts w:ascii="TH SarabunPSK" w:hAnsi="TH SarabunPSK" w:cs="TH SarabunPSK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54E7A0FF" wp14:editId="55183CD7">
                <wp:simplePos x="0" y="0"/>
                <wp:positionH relativeFrom="column">
                  <wp:posOffset>1270</wp:posOffset>
                </wp:positionH>
                <wp:positionV relativeFrom="paragraph">
                  <wp:posOffset>85089</wp:posOffset>
                </wp:positionV>
                <wp:extent cx="6444615" cy="0"/>
                <wp:effectExtent l="0" t="0" r="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4461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F4B438" id="Straight Connector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" strokecolor="black [3200]" strokeweight="1pt">
                <v:stroke joinstyle="miter"/>
                <o:lock v:ext="edit" shapetype="f"/>
              </v:line>
            </w:pict>
          </mc:Fallback>
        </mc:AlternateContent>
      </w:r>
    </w:p>
    <w:p w14:paraId="71C8A8DC" w14:textId="77777777" w:rsidR="002B2D62" w:rsidRPr="00DD5CE6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DD5CE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DD5CE6">
        <w:rPr>
          <w:rFonts w:ascii="TH SarabunPSK" w:hAnsi="TH SarabunPSK" w:cs="TH SarabunPSK"/>
          <w:color w:val="0D0D0D" w:themeColor="text1" w:themeTint="F2"/>
          <w:sz w:val="32"/>
          <w:szCs w:val="32"/>
          <w:lang w:bidi="th-TH"/>
        </w:rPr>
        <w:t>:</w:t>
      </w:r>
      <w:r w:rsidR="00DD5CE6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C81DB8"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การจดทะเบียนพาณิชย์ </w:t>
      </w:r>
      <w:r w:rsidR="00C81DB8" w:rsidRPr="00DD5CE6">
        <w:rPr>
          <w:rFonts w:ascii="TH SarabunPSK" w:hAnsi="TH SarabunPSK" w:cs="TH SarabunPSK"/>
          <w:noProof/>
          <w:sz w:val="32"/>
          <w:szCs w:val="32"/>
        </w:rPr>
        <w:t>(</w:t>
      </w:r>
      <w:r w:rsidR="00C81DB8"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>ตั้งใหม่</w:t>
      </w:r>
      <w:r w:rsidR="00C81DB8" w:rsidRPr="00DD5CE6">
        <w:rPr>
          <w:rFonts w:ascii="TH SarabunPSK" w:hAnsi="TH SarabunPSK" w:cs="TH SarabunPSK"/>
          <w:noProof/>
          <w:sz w:val="32"/>
          <w:szCs w:val="32"/>
        </w:rPr>
        <w:t xml:space="preserve">) </w:t>
      </w:r>
      <w:r w:rsidR="00C81DB8"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>ตามพ</w:t>
      </w:r>
      <w:r w:rsidR="00C81DB8" w:rsidRPr="00DD5CE6">
        <w:rPr>
          <w:rFonts w:ascii="TH SarabunPSK" w:hAnsi="TH SarabunPSK" w:cs="TH SarabunPSK"/>
          <w:noProof/>
          <w:sz w:val="32"/>
          <w:szCs w:val="32"/>
        </w:rPr>
        <w:t>.</w:t>
      </w:r>
      <w:r w:rsidR="00C81DB8"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>ร</w:t>
      </w:r>
      <w:r w:rsidR="00C81DB8" w:rsidRPr="00DD5CE6">
        <w:rPr>
          <w:rFonts w:ascii="TH SarabunPSK" w:hAnsi="TH SarabunPSK" w:cs="TH SarabunPSK"/>
          <w:noProof/>
          <w:sz w:val="32"/>
          <w:szCs w:val="32"/>
        </w:rPr>
        <w:t>.</w:t>
      </w:r>
      <w:r w:rsidR="00C81DB8"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>บ</w:t>
      </w:r>
      <w:r w:rsidR="00C81DB8" w:rsidRPr="00DD5CE6">
        <w:rPr>
          <w:rFonts w:ascii="TH SarabunPSK" w:hAnsi="TH SarabunPSK" w:cs="TH SarabunPSK"/>
          <w:noProof/>
          <w:sz w:val="32"/>
          <w:szCs w:val="32"/>
        </w:rPr>
        <w:t>.</w:t>
      </w:r>
      <w:r w:rsidR="00C81DB8"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>ทะเบียนพาณิชย์พ</w:t>
      </w:r>
      <w:r w:rsidR="00C81DB8" w:rsidRPr="00DD5CE6">
        <w:rPr>
          <w:rFonts w:ascii="TH SarabunPSK" w:hAnsi="TH SarabunPSK" w:cs="TH SarabunPSK"/>
          <w:noProof/>
          <w:sz w:val="32"/>
          <w:szCs w:val="32"/>
        </w:rPr>
        <w:t>.</w:t>
      </w:r>
      <w:r w:rsidR="00C81DB8"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>ศ</w:t>
      </w:r>
      <w:r w:rsidR="00C81DB8" w:rsidRPr="00DD5CE6">
        <w:rPr>
          <w:rFonts w:ascii="TH SarabunPSK" w:hAnsi="TH SarabunPSK" w:cs="TH SarabunPSK"/>
          <w:noProof/>
          <w:sz w:val="32"/>
          <w:szCs w:val="32"/>
        </w:rPr>
        <w:t xml:space="preserve">. 2499 </w:t>
      </w:r>
      <w:r w:rsidR="00C81DB8"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กรณีผู้ขอจดทะเบียนเป็นบุคคลธรรมดา</w:t>
      </w:r>
    </w:p>
    <w:p w14:paraId="3A02E274" w14:textId="77777777" w:rsidR="00132E1B" w:rsidRPr="00DD5CE6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DD5CE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DD5CE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DD5CE6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C81DB8"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เทศบาลตำบล</w:t>
      </w:r>
      <w:r w:rsidR="007B2114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โพธิ์ทอง</w:t>
      </w:r>
      <w:r w:rsidR="00DD5CE6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C81DB8"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>อำเภอ</w:t>
      </w:r>
      <w:r w:rsidR="007B2114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โพธิ์ทอง</w:t>
      </w:r>
      <w:r w:rsidR="00DD5CE6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</w:t>
      </w:r>
      <w:r w:rsidR="00C81DB8"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>จังหวัดอ่างทอง</w:t>
      </w:r>
    </w:p>
    <w:p w14:paraId="1BB65096" w14:textId="77777777" w:rsidR="00132E1B" w:rsidRPr="00DD5CE6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DD5CE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DD5CE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7215AB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                                    </w:t>
      </w:r>
      <w:r w:rsidR="00C81DB8" w:rsidRPr="00DD5CE6">
        <w:rPr>
          <w:rFonts w:ascii="TH SarabunPSK" w:hAnsi="TH SarabunPSK" w:cs="TH SarabunPSK"/>
          <w:noProof/>
          <w:sz w:val="32"/>
          <w:szCs w:val="32"/>
        </w:rPr>
        <w:t>(</w:t>
      </w:r>
      <w:r w:rsidR="00C81DB8"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DD5CE6">
        <w:rPr>
          <w:rFonts w:ascii="TH SarabunPSK" w:hAnsi="TH SarabunPSK" w:cs="TH SarabunPSK"/>
          <w:noProof/>
          <w:sz w:val="32"/>
          <w:szCs w:val="32"/>
        </w:rPr>
        <w:t>)</w:t>
      </w:r>
      <w:r w:rsidRPr="00DD5CE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C3E592B" w14:textId="77777777" w:rsidR="00132E1B" w:rsidRPr="00DD5CE6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DD5CE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DD5CE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>จดทะเบียน</w:t>
      </w:r>
      <w:r w:rsidRPr="00DD5CE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EEF95D2" w14:textId="77777777" w:rsidR="00132E1B" w:rsidRPr="00DD5CE6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D5CE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DD5CE6">
        <w:rPr>
          <w:rFonts w:ascii="TH SarabunPSK" w:hAnsi="TH SarabunPSK" w:cs="TH SarabunPSK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DD5CE6" w14:paraId="3B25111D" w14:textId="77777777" w:rsidTr="008C1396">
        <w:tc>
          <w:tcPr>
            <w:tcW w:w="675" w:type="dxa"/>
          </w:tcPr>
          <w:p w14:paraId="085372E8" w14:textId="77777777" w:rsidR="00394708" w:rsidRPr="00DD5CE6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DD5CE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046BEB0D" w14:textId="77777777" w:rsidR="00394708" w:rsidRPr="00DD5CE6" w:rsidRDefault="00394708" w:rsidP="00233A30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กฎกระทรวงพาณิชย์ฉบับที่ 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3 (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2540) 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ออกตามความในพระราชบัญญัติทะเบียนพาณิชย์พ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2499</w:t>
            </w:r>
          </w:p>
        </w:tc>
      </w:tr>
      <w:tr w:rsidR="0087182F" w:rsidRPr="00DD5CE6" w14:paraId="2364FDD7" w14:textId="77777777" w:rsidTr="008C1396">
        <w:tc>
          <w:tcPr>
            <w:tcW w:w="675" w:type="dxa"/>
          </w:tcPr>
          <w:p w14:paraId="180E52A4" w14:textId="77777777" w:rsidR="00394708" w:rsidRPr="00DD5CE6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DD5CE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78850D87" w14:textId="77777777" w:rsidR="00394708" w:rsidRPr="00DD5CE6" w:rsidRDefault="00394708" w:rsidP="00233A30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ฎ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กำหนดกิจการเป็นพาณิชยกิจพ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2546</w:t>
            </w:r>
          </w:p>
        </w:tc>
      </w:tr>
      <w:tr w:rsidR="0087182F" w:rsidRPr="00DD5CE6" w14:paraId="3E52BCD3" w14:textId="77777777" w:rsidTr="008C1396">
        <w:tc>
          <w:tcPr>
            <w:tcW w:w="675" w:type="dxa"/>
          </w:tcPr>
          <w:p w14:paraId="746AD614" w14:textId="77777777" w:rsidR="00394708" w:rsidRPr="00DD5CE6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Pr="00DD5CE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41A3A737" w14:textId="77777777" w:rsidR="00394708" w:rsidRPr="00DD5CE6" w:rsidRDefault="00394708" w:rsidP="00233A30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ประกาศกระทรวงพาณิชย์ฉบับที่ 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83 (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2515)  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เรื่องกำหนดพาณิชยกิจที่ไม่อยู่ภายใต้บังคับของกฎหมายว่าด้วยทะเบียนพาณิชย์</w:t>
            </w:r>
          </w:p>
        </w:tc>
      </w:tr>
      <w:tr w:rsidR="0087182F" w:rsidRPr="00DD5CE6" w14:paraId="193C097C" w14:textId="77777777" w:rsidTr="008C1396">
        <w:tc>
          <w:tcPr>
            <w:tcW w:w="675" w:type="dxa"/>
          </w:tcPr>
          <w:p w14:paraId="0722CE50" w14:textId="77777777" w:rsidR="00394708" w:rsidRPr="00DD5CE6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Pr="00DD5CE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D517681" w14:textId="77777777" w:rsidR="00394708" w:rsidRPr="00DD5CE6" w:rsidRDefault="00394708" w:rsidP="00233A30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ประกาศกระทรวงพาณิชย์ฉบับที่ 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93 (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2520) 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เรื่องกำหนดพาณิชยกิจที่ไม่อยู่ภายใต้บังคับแห่งพระราชบัญญัติทะเบียนพาณิชย์พ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2499</w:t>
            </w:r>
          </w:p>
        </w:tc>
      </w:tr>
      <w:tr w:rsidR="0087182F" w:rsidRPr="00DD5CE6" w14:paraId="18D0A266" w14:textId="77777777" w:rsidTr="008C1396">
        <w:tc>
          <w:tcPr>
            <w:tcW w:w="675" w:type="dxa"/>
          </w:tcPr>
          <w:p w14:paraId="2F448CA0" w14:textId="77777777" w:rsidR="00394708" w:rsidRPr="00DD5CE6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5</w:t>
            </w:r>
            <w:r w:rsidRPr="00DD5CE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73D3A0E7" w14:textId="77777777" w:rsidR="00394708" w:rsidRPr="00DD5CE6" w:rsidRDefault="00394708" w:rsidP="00233A30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ประกาศกระทรวงพาณิชย์เรื่องให้ผู้ประกอบพาณิชยกิจต้องจดทะเบียนพาณิชย์ 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11) 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2553</w:t>
            </w:r>
          </w:p>
        </w:tc>
      </w:tr>
      <w:tr w:rsidR="0087182F" w:rsidRPr="00DD5CE6" w14:paraId="3850A913" w14:textId="77777777" w:rsidTr="008C1396">
        <w:tc>
          <w:tcPr>
            <w:tcW w:w="675" w:type="dxa"/>
          </w:tcPr>
          <w:p w14:paraId="16F2ECDD" w14:textId="77777777" w:rsidR="00394708" w:rsidRPr="00DD5CE6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6</w:t>
            </w:r>
            <w:r w:rsidRPr="00DD5CE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00758A8B" w14:textId="77777777" w:rsidR="00394708" w:rsidRPr="00DD5CE6" w:rsidRDefault="00394708" w:rsidP="00233A30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ประกาศกระทรวงพาณิชย์เรื่องแต่งตั้งพนักงานเจ้าหน้าที่และนายทะเบียนพาณิชย์ 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8) 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2552</w:t>
            </w:r>
          </w:p>
        </w:tc>
      </w:tr>
      <w:tr w:rsidR="0087182F" w:rsidRPr="00DD5CE6" w14:paraId="12EA1F3F" w14:textId="77777777" w:rsidTr="008C1396">
        <w:tc>
          <w:tcPr>
            <w:tcW w:w="675" w:type="dxa"/>
          </w:tcPr>
          <w:p w14:paraId="097308B0" w14:textId="77777777" w:rsidR="00394708" w:rsidRPr="00DD5CE6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7</w:t>
            </w:r>
            <w:r w:rsidRPr="00DD5CE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D20EB28" w14:textId="77777777" w:rsidR="00394708" w:rsidRPr="00DD5CE6" w:rsidRDefault="00394708" w:rsidP="00233A30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ประกาศกระทรวงพาณิชย์เรื่องการตั้งสำนักงานทะเบียนพาณิชย์แต่งตั้งพนักงานเจ้าหน้าที่และนายทะเบียนพาณิชย์ 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9) 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2552 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และ 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10) 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2553 </w:t>
            </w:r>
          </w:p>
        </w:tc>
      </w:tr>
      <w:tr w:rsidR="0087182F" w:rsidRPr="00DD5CE6" w14:paraId="2152A72B" w14:textId="77777777" w:rsidTr="008C1396">
        <w:tc>
          <w:tcPr>
            <w:tcW w:w="675" w:type="dxa"/>
          </w:tcPr>
          <w:p w14:paraId="3ABD72D4" w14:textId="77777777" w:rsidR="00394708" w:rsidRPr="00DD5CE6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8</w:t>
            </w:r>
            <w:r w:rsidRPr="00DD5CE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0EAF8AC" w14:textId="77777777" w:rsidR="00394708" w:rsidRPr="00DD5CE6" w:rsidRDefault="00394708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ประกาศกรมพัฒนาธุรกิจการค้าเรื่องกำหนดแบบพิมพ์เพื่อใช้ในการให้บริการข้อมูลทะเบียนพาณิชย์พ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2555</w:t>
            </w:r>
          </w:p>
        </w:tc>
      </w:tr>
      <w:tr w:rsidR="0087182F" w:rsidRPr="00DD5CE6" w14:paraId="79F0EEC9" w14:textId="77777777" w:rsidTr="008C1396">
        <w:tc>
          <w:tcPr>
            <w:tcW w:w="675" w:type="dxa"/>
          </w:tcPr>
          <w:p w14:paraId="7AE3D770" w14:textId="77777777" w:rsidR="00394708" w:rsidRPr="00DD5CE6" w:rsidRDefault="00233A30" w:rsidP="00233A3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394708"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9</w:t>
            </w:r>
            <w:r w:rsidR="00394708" w:rsidRPr="00DD5CE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1CCD415" w14:textId="77777777" w:rsidR="00394708" w:rsidRPr="00DD5CE6" w:rsidRDefault="00394708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คำสั่งสำนักงานกลางทะเบียนพาณิชย์ที่ 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1/2553  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เรื่องหลักเกณฑ์และวิธีการกำหนดเลขทะเบียนพาณิชย์และเลขคำขอจดทะเบียนพาณิชย์</w:t>
            </w:r>
          </w:p>
        </w:tc>
      </w:tr>
      <w:tr w:rsidR="0087182F" w:rsidRPr="00DD5CE6" w14:paraId="703F54B8" w14:textId="77777777" w:rsidTr="008C1396">
        <w:tc>
          <w:tcPr>
            <w:tcW w:w="675" w:type="dxa"/>
          </w:tcPr>
          <w:p w14:paraId="2B0587F6" w14:textId="77777777" w:rsidR="00394708" w:rsidRPr="00DD5CE6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10</w:t>
            </w:r>
            <w:r w:rsidRPr="00DD5CE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0E3DB46C" w14:textId="77777777" w:rsidR="00394708" w:rsidRPr="00DD5CE6" w:rsidRDefault="00394708" w:rsidP="00233A30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ทะเบียนพาณิชย์พ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2499</w:t>
            </w:r>
          </w:p>
        </w:tc>
      </w:tr>
      <w:tr w:rsidR="0087182F" w:rsidRPr="00DD5CE6" w14:paraId="2F6B42F2" w14:textId="77777777" w:rsidTr="008C1396">
        <w:tc>
          <w:tcPr>
            <w:tcW w:w="675" w:type="dxa"/>
          </w:tcPr>
          <w:p w14:paraId="48A20D9B" w14:textId="77777777" w:rsidR="00394708" w:rsidRPr="00DD5CE6" w:rsidRDefault="00394708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11</w:t>
            </w:r>
            <w:r w:rsidRPr="00DD5CE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0BF0C968" w14:textId="77777777" w:rsidR="00394708" w:rsidRPr="00DD5CE6" w:rsidRDefault="00394708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ประกาศกรมพัฒนาธุรกิจการค้าเรื่องกำหนดแบบพิมพ์พ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2549</w:t>
            </w:r>
          </w:p>
        </w:tc>
      </w:tr>
    </w:tbl>
    <w:p w14:paraId="40F3FF2D" w14:textId="77777777" w:rsidR="003F4A0D" w:rsidRPr="00DD5CE6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DD5CE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DD5CE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DD5CE6">
        <w:rPr>
          <w:rFonts w:ascii="TH SarabunPSK" w:hAnsi="TH SarabunPSK" w:cs="TH SarabunPSK"/>
          <w:noProof/>
          <w:sz w:val="32"/>
          <w:szCs w:val="32"/>
        </w:rPr>
        <w:t>/</w:t>
      </w:r>
      <w:r w:rsidR="00C81DB8"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สังคม</w:t>
      </w:r>
      <w:r w:rsidR="00C81DB8" w:rsidRPr="00DD5CE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B914334" w14:textId="77777777" w:rsidR="003F4A0D" w:rsidRPr="00DD5CE6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D5CE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DD5CE6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r w:rsidR="00C81DB8"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ส่วนภูมิภาค</w:t>
      </w:r>
      <w:r w:rsidR="00C81DB8" w:rsidRPr="00DD5CE6">
        <w:rPr>
          <w:rFonts w:ascii="TH SarabunPSK" w:hAnsi="TH SarabunPSK" w:cs="TH SarabunPSK"/>
          <w:noProof/>
          <w:sz w:val="32"/>
          <w:szCs w:val="32"/>
        </w:rPr>
        <w:t xml:space="preserve">, </w:t>
      </w:r>
      <w:r w:rsidR="00C81DB8"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>ท้องถิ่น</w:t>
      </w:r>
      <w:r w:rsidR="00C81DB8" w:rsidRPr="00DD5CE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3ECC0446" w14:textId="77777777" w:rsidR="00C77AEA" w:rsidRPr="00DD5CE6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D5CE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>ไม่มี</w:t>
      </w:r>
      <w:r w:rsidR="00C77AEA" w:rsidRPr="00DD5CE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33CCB7F0" w14:textId="77777777" w:rsidR="00233A30" w:rsidRPr="00DD5CE6" w:rsidRDefault="00C77AEA" w:rsidP="00DD5CE6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D5CE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DD5CE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DD5CE6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C81DB8" w:rsidRPr="00DD5CE6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>นาที</w:t>
      </w:r>
    </w:p>
    <w:p w14:paraId="4FB9491B" w14:textId="77777777" w:rsidR="00075E4A" w:rsidRPr="00DD5CE6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D5CE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ข้อมูลสถิติ</w:t>
      </w:r>
    </w:p>
    <w:p w14:paraId="12365F43" w14:textId="77777777" w:rsidR="00075E4A" w:rsidRPr="00DD5CE6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D5CE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DD5CE6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DD5CE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4AF147A2" w14:textId="77777777" w:rsidR="00075E4A" w:rsidRPr="00DD5CE6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D5CE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DD5CE6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DD5CE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2555F7D5" w14:textId="77777777" w:rsidR="00075E4A" w:rsidRPr="00DD5CE6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D5CE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DD5CE6">
        <w:rPr>
          <w:rFonts w:ascii="TH SarabunPSK" w:hAnsi="TH SarabunPSK" w:cs="TH SarabunPSK"/>
          <w:noProof/>
          <w:sz w:val="32"/>
          <w:szCs w:val="32"/>
        </w:rPr>
        <w:t>0</w:t>
      </w:r>
      <w:r w:rsidR="00C81DB8" w:rsidRPr="00DD5CE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6E116205" w14:textId="77777777" w:rsidR="00760D0B" w:rsidRPr="00DD5CE6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D5CE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การจดทะเบียนพาณิชย์ </w:t>
      </w:r>
      <w:r w:rsidR="00094F82" w:rsidRPr="00DD5CE6">
        <w:rPr>
          <w:rFonts w:ascii="TH SarabunPSK" w:hAnsi="TH SarabunPSK" w:cs="TH SarabunPSK"/>
          <w:noProof/>
          <w:sz w:val="32"/>
          <w:szCs w:val="32"/>
        </w:rPr>
        <w:t>(</w:t>
      </w:r>
      <w:r w:rsidR="00094F82"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>ตั้งใหม่</w:t>
      </w:r>
      <w:r w:rsidR="00094F82" w:rsidRPr="00DD5CE6">
        <w:rPr>
          <w:rFonts w:ascii="TH SarabunPSK" w:hAnsi="TH SarabunPSK" w:cs="TH SarabunPSK"/>
          <w:noProof/>
          <w:sz w:val="32"/>
          <w:szCs w:val="32"/>
        </w:rPr>
        <w:t xml:space="preserve">) </w:t>
      </w:r>
      <w:r w:rsidR="00094F82"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>ตามพระราชบัญญัติทะเบียนพาณิชย์พ</w:t>
      </w:r>
      <w:r w:rsidR="00094F82" w:rsidRPr="00DD5CE6">
        <w:rPr>
          <w:rFonts w:ascii="TH SarabunPSK" w:hAnsi="TH SarabunPSK" w:cs="TH SarabunPSK"/>
          <w:noProof/>
          <w:sz w:val="32"/>
          <w:szCs w:val="32"/>
        </w:rPr>
        <w:t>.</w:t>
      </w:r>
      <w:r w:rsidR="00094F82"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>ศ</w:t>
      </w:r>
      <w:r w:rsidR="00094F82" w:rsidRPr="00DD5CE6">
        <w:rPr>
          <w:rFonts w:ascii="TH SarabunPSK" w:hAnsi="TH SarabunPSK" w:cs="TH SarabunPSK"/>
          <w:noProof/>
          <w:sz w:val="32"/>
          <w:szCs w:val="32"/>
        </w:rPr>
        <w:t xml:space="preserve">.2499 </w:t>
      </w:r>
      <w:r w:rsidR="00DD5CE6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              </w:t>
      </w:r>
      <w:r w:rsidR="00094F82"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>กรณีผู้ขอจดทะเบียนเป็นบุคคลธรรมดา</w:t>
      </w:r>
      <w:r w:rsidR="0071557F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 </w:t>
      </w:r>
      <w:r w:rsidR="00094F82"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>สำนักงานทะเบียนพาณิชย์เทศบาลตำบล</w:t>
      </w:r>
      <w:r w:rsidR="007B2114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>โพธิ์ทอง</w:t>
      </w:r>
      <w:r w:rsidR="00094F82" w:rsidRPr="00DD5CE6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14:paraId="2BEA4A23" w14:textId="77777777" w:rsidR="00C77AEA" w:rsidRPr="00DD5CE6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DD5CE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DD5CE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DD5CE6" w14:paraId="7AAA04E4" w14:textId="77777777" w:rsidTr="009B7715">
        <w:tc>
          <w:tcPr>
            <w:tcW w:w="675" w:type="dxa"/>
          </w:tcPr>
          <w:p w14:paraId="562ADEFB" w14:textId="77777777" w:rsidR="00094F82" w:rsidRPr="00DD5CE6" w:rsidRDefault="00094F82" w:rsidP="008C1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5223AF" w:rsidRPr="00DD5CE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45B91ADA" w14:textId="77777777" w:rsidR="00CD2E26" w:rsidRPr="00C32067" w:rsidRDefault="00A13B6C" w:rsidP="00CD2E26">
            <w:pPr>
              <w:rPr>
                <w:rFonts w:ascii="TH SarabunPSK" w:hAnsi="TH SarabunPSK" w:cs="TH SarabunPSK"/>
                <w:iCs/>
                <w:sz w:val="32"/>
                <w:szCs w:val="32"/>
                <w:cs/>
                <w:lang w:bidi="th-TH"/>
              </w:rPr>
            </w:pPr>
            <w:r w:rsidRPr="00DD5CE6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DD5CE6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CD2E26" w:rsidRPr="00C3206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กองคลัง</w:t>
            </w:r>
            <w:r w:rsidR="00CD2E26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CD2E26" w:rsidRPr="00C3206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สำนักงานเทศบาลตำบล</w:t>
            </w:r>
            <w:r w:rsidR="00CD2E26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 xml:space="preserve">โพธิ์ทอง หมู่ที่ 5 ต.อ่างแก้ว อ.โพธิ์ทอง </w:t>
            </w:r>
            <w:r w:rsidR="00CD2E26" w:rsidRPr="00C3206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จ</w:t>
            </w:r>
            <w:r w:rsidR="00CD2E26" w:rsidRPr="00C3206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CD2E26" w:rsidRPr="00C3206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อ่างทอง </w:t>
            </w:r>
            <w:r w:rsidR="00CD2E26" w:rsidRPr="00C32067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/</w:t>
            </w:r>
            <w:r w:rsidR="00CD2E26" w:rsidRPr="00C3206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</w:t>
            </w:r>
            <w:r w:rsidR="00CD2E26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CD2E26" w:rsidRPr="00C3206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ณ</w:t>
            </w:r>
            <w:r w:rsidR="00CD2E26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CD2E26" w:rsidRPr="00C32067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หน่วยงาน</w:t>
            </w:r>
            <w:r w:rsidR="00CD2E26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="00CD2E26">
              <w:rPr>
                <w:rFonts w:ascii="TH SarabunPSK" w:hAnsi="TH SarabunPSK" w:cs="TH SarabunPSK" w:hint="cs"/>
                <w:iCs/>
                <w:sz w:val="32"/>
                <w:szCs w:val="32"/>
                <w:cs/>
                <w:lang w:bidi="th-TH"/>
              </w:rPr>
              <w:t>โทร 035-691208 (ห้องกองคลังเทศบาลตำบลโพธิ์ทอง)</w:t>
            </w:r>
          </w:p>
          <w:p w14:paraId="6947E49A" w14:textId="77777777" w:rsidR="00094F82" w:rsidRPr="00DD5CE6" w:rsidRDefault="00094F82" w:rsidP="008C1396">
            <w:pPr>
              <w:rPr>
                <w:rFonts w:ascii="TH SarabunPSK" w:hAnsi="TH SarabunPSK" w:cs="TH SarabunPSK"/>
                <w:iCs/>
                <w:sz w:val="32"/>
                <w:szCs w:val="32"/>
                <w:lang w:bidi="th-TH"/>
              </w:rPr>
            </w:pPr>
          </w:p>
          <w:p w14:paraId="0619C5C2" w14:textId="77777777" w:rsidR="00094F82" w:rsidRPr="00DD5CE6" w:rsidRDefault="00A13B6C" w:rsidP="008C1396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lastRenderedPageBreak/>
              <w:t xml:space="preserve">ระยะเวลาเปิดให้บริการ </w:t>
            </w:r>
            <w:r w:rsidR="00094F82"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094F82"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) </w:t>
            </w:r>
            <w:r w:rsidR="00DD5CE6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  <w:lang w:bidi="th-TH"/>
              </w:rPr>
              <w:t xml:space="preserve">                                     </w:t>
            </w:r>
            <w:r w:rsidR="00094F82"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</w:p>
          <w:p w14:paraId="25C466D7" w14:textId="77777777" w:rsidR="00313D38" w:rsidRPr="00DD5CE6" w:rsidRDefault="00A13B6C" w:rsidP="009B7715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DD5CE6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-</w:t>
            </w:r>
          </w:p>
        </w:tc>
      </w:tr>
    </w:tbl>
    <w:p w14:paraId="678AA745" w14:textId="77777777" w:rsidR="008E2900" w:rsidRPr="00DD5CE6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16"/>
          <w:szCs w:val="16"/>
          <w:lang w:bidi="th-TH"/>
        </w:rPr>
      </w:pPr>
    </w:p>
    <w:p w14:paraId="4D3FF96D" w14:textId="77777777" w:rsidR="0018441F" w:rsidRPr="00DD5CE6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DD5CE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2A50B200" w14:textId="77777777" w:rsidR="00575FAF" w:rsidRPr="00DD5CE6" w:rsidRDefault="00575FAF" w:rsidP="00DD5CE6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16"/>
          <w:szCs w:val="16"/>
          <w:lang w:bidi="th-TH"/>
        </w:rPr>
      </w:pPr>
      <w:r w:rsidRPr="00DD5CE6">
        <w:rPr>
          <w:rFonts w:ascii="TH SarabunPSK" w:hAnsi="TH SarabunPSK" w:cs="TH SarabunPSK"/>
          <w:noProof/>
          <w:sz w:val="32"/>
          <w:szCs w:val="32"/>
        </w:rPr>
        <w:t xml:space="preserve">1. </w:t>
      </w:r>
      <w:r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ผู้ประกอบพาณิชยกิจต้องยื่นขอจดทะเบียนพาณิชย์ภายใน </w:t>
      </w:r>
      <w:r w:rsidRPr="00DD5CE6">
        <w:rPr>
          <w:rFonts w:ascii="TH SarabunPSK" w:hAnsi="TH SarabunPSK" w:cs="TH SarabunPSK"/>
          <w:noProof/>
          <w:sz w:val="32"/>
          <w:szCs w:val="32"/>
        </w:rPr>
        <w:t xml:space="preserve">30 </w:t>
      </w:r>
      <w:r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วันนับตั้งแต่วันเริ่มประกอบกิจการ  </w:t>
      </w:r>
      <w:r w:rsidRPr="00DD5CE6">
        <w:rPr>
          <w:rFonts w:ascii="TH SarabunPSK" w:hAnsi="TH SarabunPSK" w:cs="TH SarabunPSK"/>
          <w:noProof/>
          <w:sz w:val="32"/>
          <w:szCs w:val="32"/>
        </w:rPr>
        <w:t>(</w:t>
      </w:r>
      <w:r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มาตรา </w:t>
      </w:r>
      <w:r w:rsidRPr="00DD5CE6">
        <w:rPr>
          <w:rFonts w:ascii="TH SarabunPSK" w:hAnsi="TH SarabunPSK" w:cs="TH SarabunPSK"/>
          <w:noProof/>
          <w:sz w:val="32"/>
          <w:szCs w:val="32"/>
        </w:rPr>
        <w:t>11)</w:t>
      </w:r>
      <w:r w:rsidRPr="00DD5CE6">
        <w:rPr>
          <w:rFonts w:ascii="TH SarabunPSK" w:hAnsi="TH SarabunPSK" w:cs="TH SarabunPSK"/>
          <w:noProof/>
          <w:sz w:val="32"/>
          <w:szCs w:val="32"/>
        </w:rPr>
        <w:br/>
        <w:t xml:space="preserve">2. </w:t>
      </w:r>
      <w:r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>ผู้ประกอบพาณิชยกิจสามารถยื่นจดทะเบียนพาณิชย์ด้วยตนเองหรือจะมอบอำนาจให้ผู้อื่นยื่นจดทะเบียนแทนก็ได้</w:t>
      </w:r>
      <w:r w:rsidRPr="00DD5CE6">
        <w:rPr>
          <w:rFonts w:ascii="TH SarabunPSK" w:hAnsi="TH SarabunPSK" w:cs="TH SarabunPSK"/>
          <w:noProof/>
          <w:sz w:val="32"/>
          <w:szCs w:val="32"/>
        </w:rPr>
        <w:br/>
        <w:t xml:space="preserve">3. </w:t>
      </w:r>
      <w:r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>ให้ผู้ประกอบพาณิชยกิจซึ่งเป็นเจ้าของกิจการเป็นผู้ลงลายมือชื่อรับรองรายการในคำขอจดทะเบียนและเอกสารประกอบ</w:t>
      </w:r>
      <w:r w:rsidR="0052643A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br/>
        <w:t xml:space="preserve">   </w:t>
      </w:r>
      <w:r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>คำขอจดทะเบียน</w:t>
      </w:r>
      <w:r w:rsidRPr="00DD5CE6">
        <w:rPr>
          <w:rFonts w:ascii="TH SarabunPSK" w:hAnsi="TH SarabunPSK" w:cs="TH SarabunPSK"/>
          <w:noProof/>
          <w:sz w:val="32"/>
          <w:szCs w:val="32"/>
        </w:rPr>
        <w:br/>
        <w:t xml:space="preserve">4. </w:t>
      </w:r>
      <w:r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แบบพิมพ์คำขอจดทะเบียน </w:t>
      </w:r>
      <w:r w:rsidRPr="00DD5CE6">
        <w:rPr>
          <w:rFonts w:ascii="TH SarabunPSK" w:hAnsi="TH SarabunPSK" w:cs="TH SarabunPSK"/>
          <w:noProof/>
          <w:sz w:val="32"/>
          <w:szCs w:val="32"/>
        </w:rPr>
        <w:t>(</w:t>
      </w:r>
      <w:r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>แบบทพ</w:t>
      </w:r>
      <w:r w:rsidRPr="00DD5CE6">
        <w:rPr>
          <w:rFonts w:ascii="TH SarabunPSK" w:hAnsi="TH SarabunPSK" w:cs="TH SarabunPSK"/>
          <w:noProof/>
          <w:sz w:val="32"/>
          <w:szCs w:val="32"/>
        </w:rPr>
        <w:t xml:space="preserve">.) </w:t>
      </w:r>
      <w:r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หรือหนังสือมอบอำนาจสามารถขอได้จากพนักงานเจ้าหน้าที่หรือดาวน์โหลดจาก </w:t>
      </w:r>
      <w:r w:rsidR="0052643A">
        <w:rPr>
          <w:rFonts w:ascii="TH SarabunPSK" w:hAnsi="TH SarabunPSK" w:cs="TH SarabunPSK"/>
          <w:noProof/>
          <w:sz w:val="32"/>
          <w:szCs w:val="32"/>
          <w:lang w:bidi="th-TH"/>
        </w:rPr>
        <w:br/>
        <w:t xml:space="preserve">   </w:t>
      </w:r>
      <w:r w:rsidRPr="00DD5CE6">
        <w:rPr>
          <w:rFonts w:ascii="TH SarabunPSK" w:hAnsi="TH SarabunPSK" w:cs="TH SarabunPSK"/>
          <w:noProof/>
          <w:sz w:val="32"/>
          <w:szCs w:val="32"/>
        </w:rPr>
        <w:t>www.dbd.go.th</w:t>
      </w:r>
      <w:r w:rsidRPr="00DD5CE6">
        <w:rPr>
          <w:rFonts w:ascii="TH SarabunPSK" w:hAnsi="TH SarabunPSK" w:cs="TH SarabunPSK"/>
          <w:noProof/>
          <w:sz w:val="32"/>
          <w:szCs w:val="32"/>
        </w:rPr>
        <w:br/>
      </w:r>
      <w:r w:rsidRPr="00DD5CE6">
        <w:rPr>
          <w:rFonts w:ascii="TH SarabunPSK" w:hAnsi="TH SarabunPSK" w:cs="TH SarabunPSK"/>
          <w:noProof/>
          <w:sz w:val="16"/>
          <w:szCs w:val="16"/>
        </w:rPr>
        <w:br/>
      </w:r>
      <w:r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>หมายเหตุ</w:t>
      </w:r>
      <w:r w:rsidR="00DD5CE6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 </w:t>
      </w:r>
      <w:r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>ขั้นตอนการดำเนินงานตามคู่มือจะเริ่มนับระยะเวลาตั้งแต่เจ้าหน้าที่ตรวจสอบเอกสารครบถ้วนตามที่ระบุไว้ในคู่มือประชาชนเรียบร้อยแล้วทั้งนี้ในกรณีที่คำขอหรือเอกสารหลักฐานไม่ครบถ้วนและ</w:t>
      </w:r>
      <w:r w:rsidRPr="00DD5CE6">
        <w:rPr>
          <w:rFonts w:ascii="TH SarabunPSK" w:hAnsi="TH SarabunPSK" w:cs="TH SarabunPSK"/>
          <w:noProof/>
          <w:sz w:val="32"/>
          <w:szCs w:val="32"/>
        </w:rPr>
        <w:t>/</w:t>
      </w:r>
      <w:r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>หรือมีความบกพร่องไม่สมบูรณ์</w:t>
      </w:r>
      <w:r w:rsidR="0071557F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         </w:t>
      </w:r>
      <w:r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>เป็นเหตุให้ไม่สามารถพิจารณาได้เจ้าหน้าที่จะจัดทำบันทึกความบกพร่องของรายการเอกสารหรือเอกสารหลักฐานที่ต้องยื่นเพิ่มเติมโดยผู้ยื่นคำขอจะต้องดำเนินการแก้ไขและ</w:t>
      </w:r>
      <w:r w:rsidRPr="00DD5CE6">
        <w:rPr>
          <w:rFonts w:ascii="TH SarabunPSK" w:hAnsi="TH SarabunPSK" w:cs="TH SarabunPSK"/>
          <w:noProof/>
          <w:sz w:val="32"/>
          <w:szCs w:val="32"/>
        </w:rPr>
        <w:t>/</w:t>
      </w:r>
      <w:r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>หรือยื่นเอกสารเพิ่มเติมภายในระยะเวลาที่กำหนดในบันทึกดังกล่าว</w:t>
      </w:r>
      <w:r w:rsidR="002B3A59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       </w:t>
      </w:r>
      <w:r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>มิเช่นนั้นจะถือว่าผู้ยื่นคำขอละทิ้งคำขอโดยเจ้าหน้าที่และผู้ยื่นคำขอหรือผู้ได้รับมอบอำนาจจะลงนามบันทึกดังกล่าวและ</w:t>
      </w:r>
      <w:r w:rsidR="002B3A59">
        <w:rPr>
          <w:rFonts w:ascii="TH SarabunPSK" w:hAnsi="TH SarabunPSK" w:cs="TH SarabunPSK" w:hint="cs"/>
          <w:noProof/>
          <w:sz w:val="32"/>
          <w:szCs w:val="32"/>
          <w:cs/>
          <w:lang w:bidi="th-TH"/>
        </w:rPr>
        <w:t xml:space="preserve">          </w:t>
      </w:r>
      <w:r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>จะมอบสำเนาบันทึกความพร่องดังกล่าวให้ผู้ยื่นคำขอหรือผู้ได้รับมอบอำนาจไว้เป็นหลักฐาน</w:t>
      </w:r>
      <w:r w:rsidRPr="00DD5CE6">
        <w:rPr>
          <w:rFonts w:ascii="TH SarabunPSK" w:hAnsi="TH SarabunPSK" w:cs="TH SarabunPSK"/>
          <w:noProof/>
          <w:sz w:val="32"/>
          <w:szCs w:val="32"/>
        </w:rPr>
        <w:br/>
      </w:r>
    </w:p>
    <w:p w14:paraId="74C976F3" w14:textId="77777777" w:rsidR="0065175D" w:rsidRPr="00DD5CE6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DD5CE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DD5CE6" w14:paraId="218C8574" w14:textId="77777777" w:rsidTr="00313D38">
        <w:trPr>
          <w:tblHeader/>
        </w:trPr>
        <w:tc>
          <w:tcPr>
            <w:tcW w:w="675" w:type="dxa"/>
            <w:vAlign w:val="center"/>
          </w:tcPr>
          <w:p w14:paraId="6FE53705" w14:textId="77777777" w:rsidR="00313D38" w:rsidRPr="00DD5CE6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DD5CE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77CA6A3" w14:textId="77777777" w:rsidR="00313D38" w:rsidRPr="00DD5CE6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DD5CE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1411A3BE" w14:textId="77777777" w:rsidR="00313D38" w:rsidRPr="00DD5CE6" w:rsidRDefault="00313D38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DD5CE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03C3726A" w14:textId="77777777" w:rsidR="00313D38" w:rsidRPr="00DD5CE6" w:rsidRDefault="00313D38" w:rsidP="00600A2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DD5CE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7C08FD6F" w14:textId="77777777" w:rsidR="00313D38" w:rsidRPr="00DD5CE6" w:rsidRDefault="00313D38" w:rsidP="00600A25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DD5CE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7FEF7C9D" w14:textId="77777777" w:rsidR="00313D38" w:rsidRPr="00DD5CE6" w:rsidRDefault="00313D38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DD5CE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DD5CE6" w14:paraId="2FEF5FC9" w14:textId="77777777" w:rsidTr="00DD5CE6">
        <w:tc>
          <w:tcPr>
            <w:tcW w:w="675" w:type="dxa"/>
          </w:tcPr>
          <w:p w14:paraId="26E874B4" w14:textId="77777777" w:rsidR="00313D38" w:rsidRPr="00DD5CE6" w:rsidRDefault="00313D38" w:rsidP="00DD5CE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DD5CE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3ED1F4C2" w14:textId="77777777" w:rsidR="00313D38" w:rsidRPr="00DD5CE6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17A78860" w14:textId="77777777" w:rsidR="00313D38" w:rsidRPr="00DD5CE6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14:paraId="112792CF" w14:textId="77777777" w:rsidR="00313D38" w:rsidRPr="00DD5CE6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นายทะเบียนตรวจพิจารณาเอกสาร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แจ้งผล</w:t>
            </w:r>
          </w:p>
          <w:p w14:paraId="3637D110" w14:textId="77777777" w:rsidR="00313D38" w:rsidRPr="00DD5CE6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14:paraId="165C1FB1" w14:textId="77777777" w:rsidR="00313D38" w:rsidRPr="00DD5CE6" w:rsidRDefault="00313D38" w:rsidP="00452B6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30 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67388AB6" w14:textId="77777777" w:rsidR="00313D38" w:rsidRPr="00DD5CE6" w:rsidRDefault="00313D38" w:rsidP="00452B6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เทศบาลตำบล</w:t>
            </w:r>
            <w:r w:rsidR="00CD2E26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อำเภอ</w:t>
            </w:r>
            <w:r w:rsidR="00CD2E26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จังหวัดอ่างทอง</w:t>
            </w:r>
          </w:p>
        </w:tc>
        <w:tc>
          <w:tcPr>
            <w:tcW w:w="1799" w:type="dxa"/>
          </w:tcPr>
          <w:p w14:paraId="7F2E57E8" w14:textId="77777777" w:rsidR="00313D38" w:rsidRPr="00DD5CE6" w:rsidRDefault="00CD2E26" w:rsidP="00452B6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(กองคลังเทศบาลตำบลโพธิ์ทอง)</w:t>
            </w:r>
          </w:p>
        </w:tc>
      </w:tr>
      <w:tr w:rsidR="00313D38" w:rsidRPr="00DD5CE6" w14:paraId="3523BBDE" w14:textId="77777777" w:rsidTr="00DD5CE6">
        <w:tc>
          <w:tcPr>
            <w:tcW w:w="675" w:type="dxa"/>
          </w:tcPr>
          <w:p w14:paraId="0D3A6948" w14:textId="77777777" w:rsidR="00313D38" w:rsidRPr="00DD5CE6" w:rsidRDefault="00313D38" w:rsidP="00DD5CE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DD5CE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14E598AB" w14:textId="77777777" w:rsidR="00313D38" w:rsidRPr="00DD5CE6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471EA3B9" w14:textId="77777777" w:rsidR="00313D38" w:rsidRPr="00DD5CE6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14:paraId="7D7BD49C" w14:textId="77777777" w:rsidR="00313D38" w:rsidRPr="00DD5CE6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เจ้าหน้าที่การเงินรับชำระค่าธรรมเนียม</w:t>
            </w:r>
          </w:p>
          <w:p w14:paraId="12984DCD" w14:textId="77777777" w:rsidR="00313D38" w:rsidRPr="00DD5CE6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14:paraId="77ED5EF3" w14:textId="77777777" w:rsidR="00313D38" w:rsidRPr="00DD5CE6" w:rsidRDefault="00313D38" w:rsidP="00452B6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5 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68609A4B" w14:textId="77777777" w:rsidR="00313D38" w:rsidRPr="00DD5CE6" w:rsidRDefault="00CD2E26" w:rsidP="00452B6B">
            <w:pPr>
              <w:rPr>
                <w:rFonts w:ascii="TH SarabunPSK" w:hAnsi="TH SarabunPSK" w:cs="TH SarabunPSK"/>
                <w:lang w:bidi="th-TH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เทศบาลตำบล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อำเภอ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จังหวัดอ่างทอง</w:t>
            </w:r>
          </w:p>
        </w:tc>
        <w:tc>
          <w:tcPr>
            <w:tcW w:w="1799" w:type="dxa"/>
          </w:tcPr>
          <w:p w14:paraId="5D0C1F90" w14:textId="77777777" w:rsidR="00313D38" w:rsidRPr="00DD5CE6" w:rsidRDefault="00CD2E26" w:rsidP="00452B6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(กองคลังเทศบาลตำบลโพธิ์ทอง)</w:t>
            </w:r>
          </w:p>
        </w:tc>
      </w:tr>
      <w:tr w:rsidR="00313D38" w:rsidRPr="00DD5CE6" w14:paraId="54C29F41" w14:textId="77777777" w:rsidTr="00DD5CE6">
        <w:tc>
          <w:tcPr>
            <w:tcW w:w="675" w:type="dxa"/>
          </w:tcPr>
          <w:p w14:paraId="36EB0459" w14:textId="77777777" w:rsidR="00313D38" w:rsidRPr="00DD5CE6" w:rsidRDefault="00313D38" w:rsidP="00DD5CE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="00811134" w:rsidRPr="00DD5CE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711295DB" w14:textId="77777777" w:rsidR="00313D38" w:rsidRPr="00DD5CE6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710BF65B" w14:textId="77777777" w:rsidR="00313D38" w:rsidRPr="00DD5CE6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14:paraId="72F6EE60" w14:textId="77777777" w:rsidR="00313D38" w:rsidRPr="00DD5CE6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นายทะเบียนรับจดทะเบียน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เจ้าหน้าที่บันทึกข้อมูลเข้าระบบ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จัดเตรียมใบสำคัญการจดทะเบียน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หนังสือรับรอง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สำเนาเอกสาร</w:t>
            </w:r>
          </w:p>
          <w:p w14:paraId="0623D9AE" w14:textId="77777777" w:rsidR="00313D38" w:rsidRPr="00DD5CE6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14:paraId="2862A4FB" w14:textId="77777777" w:rsidR="00313D38" w:rsidRPr="00DD5CE6" w:rsidRDefault="00313D38" w:rsidP="00452B6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15 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6B5FF092" w14:textId="77777777" w:rsidR="00313D38" w:rsidRPr="00DD5CE6" w:rsidRDefault="00CD2E26" w:rsidP="00452B6B">
            <w:pPr>
              <w:rPr>
                <w:rFonts w:ascii="TH SarabunPSK" w:hAnsi="TH SarabunPSK" w:cs="TH SarabunPSK"/>
                <w:lang w:bidi="th-TH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เทศบาลตำบล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อำเภอ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จังหวัดอ่างทอง</w:t>
            </w:r>
          </w:p>
        </w:tc>
        <w:tc>
          <w:tcPr>
            <w:tcW w:w="1799" w:type="dxa"/>
          </w:tcPr>
          <w:p w14:paraId="5A9D0481" w14:textId="77777777" w:rsidR="00313D38" w:rsidRPr="00DD5CE6" w:rsidRDefault="00CD2E26" w:rsidP="00452B6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(กองคลังเทศบาลตำบลโพธิ์ทอง)</w:t>
            </w:r>
          </w:p>
        </w:tc>
      </w:tr>
      <w:tr w:rsidR="00313D38" w:rsidRPr="00DD5CE6" w14:paraId="004D9B22" w14:textId="77777777" w:rsidTr="00DD5CE6">
        <w:tc>
          <w:tcPr>
            <w:tcW w:w="675" w:type="dxa"/>
          </w:tcPr>
          <w:p w14:paraId="49646B03" w14:textId="77777777" w:rsidR="00313D38" w:rsidRPr="00DD5CE6" w:rsidRDefault="00313D38" w:rsidP="00DD5CE6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="00811134" w:rsidRPr="00DD5CE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2C6A293C" w14:textId="77777777" w:rsidR="00313D38" w:rsidRPr="00DD5CE6" w:rsidRDefault="009B68CC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14:paraId="7FBC9FC9" w14:textId="77777777" w:rsidR="00313D38" w:rsidRPr="00DD5CE6" w:rsidRDefault="00313D38" w:rsidP="00313D38">
            <w:pPr>
              <w:rPr>
                <w:rFonts w:ascii="TH SarabunPSK" w:hAnsi="TH SarabunPSK" w:cs="TH SarabunPSK"/>
              </w:rPr>
            </w:pPr>
          </w:p>
        </w:tc>
        <w:tc>
          <w:tcPr>
            <w:tcW w:w="2592" w:type="dxa"/>
          </w:tcPr>
          <w:p w14:paraId="024ADCAE" w14:textId="77777777" w:rsidR="00313D38" w:rsidRPr="00DD5CE6" w:rsidRDefault="00313D38" w:rsidP="00313D3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นายทะเบียนตรวจเอกสารและลงนาม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มอบใบทะเบียนพาณิชย์ให้ผู้ยื่นคำขอ</w:t>
            </w:r>
          </w:p>
          <w:p w14:paraId="0D00C007" w14:textId="77777777" w:rsidR="00313D38" w:rsidRPr="00DD5CE6" w:rsidRDefault="00313D38" w:rsidP="00452B6B">
            <w:pPr>
              <w:rPr>
                <w:rFonts w:ascii="TH SarabunPSK" w:hAnsi="TH SarabunPSK" w:cs="TH SarabunPSK"/>
              </w:rPr>
            </w:pPr>
          </w:p>
        </w:tc>
        <w:tc>
          <w:tcPr>
            <w:tcW w:w="1368" w:type="dxa"/>
          </w:tcPr>
          <w:p w14:paraId="70D38497" w14:textId="77777777" w:rsidR="00313D38" w:rsidRPr="00DD5CE6" w:rsidRDefault="00313D38" w:rsidP="00452B6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10 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7D928097" w14:textId="77777777" w:rsidR="00313D38" w:rsidRPr="00DD5CE6" w:rsidRDefault="00CD2E26" w:rsidP="00452B6B">
            <w:pPr>
              <w:rPr>
                <w:rFonts w:ascii="TH SarabunPSK" w:hAnsi="TH SarabunPSK" w:cs="TH SarabunPSK"/>
                <w:lang w:bidi="th-TH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เทศบาลตำบล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อำเภอ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โพธิ์ทอง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จังหวัดอ่างทอง</w:t>
            </w:r>
          </w:p>
        </w:tc>
        <w:tc>
          <w:tcPr>
            <w:tcW w:w="1799" w:type="dxa"/>
          </w:tcPr>
          <w:p w14:paraId="785C1990" w14:textId="77777777" w:rsidR="00313D38" w:rsidRPr="00DD5CE6" w:rsidRDefault="00CD2E26" w:rsidP="00452B6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(กองคลังเทศบาลตำบลโพธิ์ทอง)</w:t>
            </w:r>
          </w:p>
        </w:tc>
      </w:tr>
    </w:tbl>
    <w:p w14:paraId="3C451788" w14:textId="77777777" w:rsidR="00C26ED0" w:rsidRPr="00DD5CE6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DD5CE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DD5CE6">
        <w:rPr>
          <w:rFonts w:ascii="TH SarabunPSK" w:hAnsi="TH SarabunPSK" w:cs="TH SarabunPSK"/>
          <w:noProof/>
          <w:sz w:val="32"/>
          <w:szCs w:val="32"/>
        </w:rPr>
        <w:t xml:space="preserve">60 </w:t>
      </w:r>
      <w:r w:rsidR="009B68CC"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>นาที</w:t>
      </w:r>
    </w:p>
    <w:p w14:paraId="41A48E61" w14:textId="77777777" w:rsidR="008E2900" w:rsidRPr="00DD5CE6" w:rsidRDefault="008E290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60F6FC86" w14:textId="77777777" w:rsidR="0085230C" w:rsidRPr="00DD5CE6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DD5CE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DD5CE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DD5CE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7E427FFC" w14:textId="77777777" w:rsidR="008D7B9E" w:rsidRPr="00DD5CE6" w:rsidRDefault="009B68CC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5CE6">
        <w:rPr>
          <w:rFonts w:ascii="TH SarabunPSK" w:hAnsi="TH SarabunPSK" w:cs="TH SarabunPSK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14:paraId="5834E88C" w14:textId="77777777" w:rsidR="00233A30" w:rsidRPr="00DD5CE6" w:rsidRDefault="00233A30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0CA2266" w14:textId="77777777" w:rsidR="00AA7734" w:rsidRPr="00DD5CE6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DD5CE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659646DE" w14:textId="77777777" w:rsidR="0019582A" w:rsidRPr="00DD5CE6" w:rsidRDefault="00452B6B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DD5CE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DD5CE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DD5CE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DD5CE6" w14:paraId="63712BD7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5129AC1C" w14:textId="77777777" w:rsidR="003C25A4" w:rsidRPr="00DD5CE6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DD5CE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46BC7DF8" w14:textId="77777777" w:rsidR="003C25A4" w:rsidRPr="00DD5CE6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DD5CE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48397E17" w14:textId="77777777" w:rsidR="003C25A4" w:rsidRPr="00DD5CE6" w:rsidRDefault="00452B6B" w:rsidP="00452B6B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DD5CE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DD5CE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DD5CE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60A720E1" w14:textId="77777777" w:rsidR="003C25A4" w:rsidRPr="00DD5CE6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DD5CE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DD5CE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6A5407E" w14:textId="77777777" w:rsidR="003C25A4" w:rsidRPr="00DD5CE6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DD5CE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DD5CE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0CA7D2B4" w14:textId="77777777" w:rsidR="003C25A4" w:rsidRPr="00DD5CE6" w:rsidRDefault="003C25A4" w:rsidP="00452B6B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DD5CE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1D4B0E52" w14:textId="77777777" w:rsidR="003C25A4" w:rsidRPr="00DD5CE6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DD5CE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DD5CE6" w14:paraId="0613AFE2" w14:textId="77777777" w:rsidTr="00DD5CE6">
        <w:trPr>
          <w:jc w:val="center"/>
        </w:trPr>
        <w:tc>
          <w:tcPr>
            <w:tcW w:w="675" w:type="dxa"/>
          </w:tcPr>
          <w:p w14:paraId="07ABBEF6" w14:textId="77777777" w:rsidR="00452B6B" w:rsidRPr="00DD5CE6" w:rsidRDefault="00AC4ACB" w:rsidP="00DD5CE6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DD5CE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62C98D66" w14:textId="77777777" w:rsidR="00452B6B" w:rsidRPr="00DD5CE6" w:rsidRDefault="00AC4ACB" w:rsidP="00452B6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69427E6F" w14:textId="77777777" w:rsidR="00452B6B" w:rsidRPr="00DD5CE6" w:rsidRDefault="00AC4ACB" w:rsidP="00452B6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14:paraId="36F9563F" w14:textId="77777777" w:rsidR="00452B6B" w:rsidRPr="00DD5CE6" w:rsidRDefault="00AC4ACB" w:rsidP="00452B6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66E7446" w14:textId="77777777" w:rsidR="00452B6B" w:rsidRPr="00DD5CE6" w:rsidRDefault="00AC4ACB" w:rsidP="00452B6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266F5C8D" w14:textId="77777777" w:rsidR="00452B6B" w:rsidRPr="00DD5CE6" w:rsidRDefault="00AC4ACB" w:rsidP="00452B6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193E4CC4" w14:textId="77777777" w:rsidR="00452B6B" w:rsidRPr="00DD5CE6" w:rsidRDefault="00AC4ACB" w:rsidP="00452B6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พร้อมลงนามรับรองสำเนาถูกต้อง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DD5CE6" w14:paraId="2E1ACC9F" w14:textId="77777777" w:rsidTr="00DD5CE6">
        <w:trPr>
          <w:jc w:val="center"/>
        </w:trPr>
        <w:tc>
          <w:tcPr>
            <w:tcW w:w="675" w:type="dxa"/>
          </w:tcPr>
          <w:p w14:paraId="3C4F18D0" w14:textId="77777777" w:rsidR="00452B6B" w:rsidRPr="00DD5CE6" w:rsidRDefault="00AC4ACB" w:rsidP="00DD5CE6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DD5CE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177C7BE" w14:textId="77777777" w:rsidR="00452B6B" w:rsidRPr="00DD5CE6" w:rsidRDefault="00AC4ACB" w:rsidP="00452B6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14:paraId="2B36983F" w14:textId="77777777" w:rsidR="00452B6B" w:rsidRPr="00DD5CE6" w:rsidRDefault="00AC4ACB" w:rsidP="00452B6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14:paraId="687B62A7" w14:textId="77777777" w:rsidR="00452B6B" w:rsidRPr="00DD5CE6" w:rsidRDefault="00AC4ACB" w:rsidP="00452B6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6084A298" w14:textId="77777777" w:rsidR="00452B6B" w:rsidRPr="00DD5CE6" w:rsidRDefault="00AC4ACB" w:rsidP="00452B6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B5E79B5" w14:textId="77777777" w:rsidR="00452B6B" w:rsidRPr="00DD5CE6" w:rsidRDefault="00AC4ACB" w:rsidP="00452B6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2700273" w14:textId="77777777" w:rsidR="00452B6B" w:rsidRPr="00DD5CE6" w:rsidRDefault="00AC4ACB" w:rsidP="00452B6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พร้อมลงนามรับรองสำเนาถูกต้อง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</w:tbl>
    <w:p w14:paraId="5528B73E" w14:textId="77777777" w:rsidR="00422EAB" w:rsidRPr="00DD5CE6" w:rsidRDefault="00422EAB" w:rsidP="0050561E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160AAA4E" w14:textId="77777777" w:rsidR="00A10CDA" w:rsidRPr="00DD5CE6" w:rsidRDefault="00452B6B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DD5CE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DD5CE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DD5CE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842"/>
        <w:gridCol w:w="1418"/>
        <w:gridCol w:w="1559"/>
        <w:gridCol w:w="1276"/>
        <w:gridCol w:w="1489"/>
      </w:tblGrid>
      <w:tr w:rsidR="00600A25" w:rsidRPr="00DD5CE6" w14:paraId="507F8465" w14:textId="77777777" w:rsidTr="0016651F">
        <w:trPr>
          <w:tblHeader/>
        </w:trPr>
        <w:tc>
          <w:tcPr>
            <w:tcW w:w="675" w:type="dxa"/>
            <w:vAlign w:val="center"/>
          </w:tcPr>
          <w:p w14:paraId="32343194" w14:textId="77777777" w:rsidR="00422EAB" w:rsidRPr="00DD5CE6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DD5CE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127" w:type="dxa"/>
            <w:vAlign w:val="center"/>
          </w:tcPr>
          <w:p w14:paraId="175EB9EF" w14:textId="77777777" w:rsidR="00422EAB" w:rsidRPr="00DD5CE6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DD5CE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2" w:type="dxa"/>
            <w:vAlign w:val="center"/>
          </w:tcPr>
          <w:p w14:paraId="280FBE06" w14:textId="77777777" w:rsidR="00422EAB" w:rsidRPr="00DD5CE6" w:rsidRDefault="004E651F" w:rsidP="001B2D23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cs/>
                <w:lang w:bidi="th-TH"/>
              </w:rPr>
            </w:pPr>
            <w:r w:rsidRPr="00DD5CE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418" w:type="dxa"/>
            <w:vAlign w:val="center"/>
          </w:tcPr>
          <w:p w14:paraId="7EF9A87E" w14:textId="77777777" w:rsidR="00422EAB" w:rsidRPr="00DD5CE6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DD5CE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DD5CE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559" w:type="dxa"/>
            <w:vAlign w:val="center"/>
          </w:tcPr>
          <w:p w14:paraId="4AC1F271" w14:textId="77777777" w:rsidR="00422EAB" w:rsidRPr="00DD5CE6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DD5CE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DD5CE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276" w:type="dxa"/>
            <w:vAlign w:val="center"/>
          </w:tcPr>
          <w:p w14:paraId="0D7EBEE2" w14:textId="77777777" w:rsidR="00422EAB" w:rsidRPr="00DD5CE6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DD5CE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489" w:type="dxa"/>
            <w:vAlign w:val="center"/>
          </w:tcPr>
          <w:p w14:paraId="526D91CF" w14:textId="77777777" w:rsidR="00422EAB" w:rsidRPr="00DD5CE6" w:rsidRDefault="00422EAB" w:rsidP="001B2D2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DD5CE6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DD5CE6" w14:paraId="3991BD2D" w14:textId="77777777" w:rsidTr="0016651F">
        <w:tc>
          <w:tcPr>
            <w:tcW w:w="675" w:type="dxa"/>
          </w:tcPr>
          <w:p w14:paraId="4706FA7F" w14:textId="77777777" w:rsidR="00AC4ACB" w:rsidRPr="00DD5CE6" w:rsidRDefault="00AC4ACB" w:rsidP="00DD5CE6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DD5CE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14:paraId="71C4B1E0" w14:textId="77777777" w:rsidR="00AC4ACB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คำขอจดทะเบียนพาณิชย์ 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แบบทพ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.)</w:t>
            </w:r>
          </w:p>
          <w:p w14:paraId="21E8D31E" w14:textId="77777777" w:rsidR="0016651F" w:rsidRPr="00DD5CE6" w:rsidRDefault="0016651F" w:rsidP="00AC4ACB">
            <w:pPr>
              <w:rPr>
                <w:rFonts w:ascii="TH SarabunPSK" w:hAnsi="TH SarabunPSK" w:cs="TH SarabunPSK"/>
              </w:rPr>
            </w:pPr>
          </w:p>
        </w:tc>
        <w:tc>
          <w:tcPr>
            <w:tcW w:w="1842" w:type="dxa"/>
          </w:tcPr>
          <w:p w14:paraId="7BF7D95F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กรมพัฒนาธุรกิจการค้า</w:t>
            </w:r>
          </w:p>
        </w:tc>
        <w:tc>
          <w:tcPr>
            <w:tcW w:w="1418" w:type="dxa"/>
          </w:tcPr>
          <w:p w14:paraId="6E5B098B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14:paraId="358A1966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14:paraId="0DFD3A4B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489" w:type="dxa"/>
          </w:tcPr>
          <w:p w14:paraId="46B219BA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DD5CE6" w14:paraId="423D0729" w14:textId="77777777" w:rsidTr="0016651F">
        <w:tc>
          <w:tcPr>
            <w:tcW w:w="675" w:type="dxa"/>
          </w:tcPr>
          <w:p w14:paraId="27134190" w14:textId="77777777" w:rsidR="00AC4ACB" w:rsidRPr="00DD5CE6" w:rsidRDefault="00AC4ACB" w:rsidP="00DD5CE6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DD5CE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14:paraId="28C6FF77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หนังสือให้ความยินยอมให้ใช้สถานที่ตั้งสำนักงานแห่งใหญ่โดยให้เจ้าของร้านหรือเจ้าของกรรมสิทธิ์ลงนามและให้มีพยานลงชื่อรับรองอย่างน้อย 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 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คน</w:t>
            </w:r>
          </w:p>
        </w:tc>
        <w:tc>
          <w:tcPr>
            <w:tcW w:w="1842" w:type="dxa"/>
          </w:tcPr>
          <w:p w14:paraId="75433D03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2F88928E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14:paraId="256B0BCF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14:paraId="16B0BCD9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489" w:type="dxa"/>
          </w:tcPr>
          <w:p w14:paraId="15499099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กรณีผู้ประกอบพาณิชยกิจมิได้เป็นเจ้า</w:t>
            </w:r>
            <w:r w:rsidR="00DD5CE6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ของ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บ้าน 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DD5CE6" w14:paraId="28E5DF84" w14:textId="77777777" w:rsidTr="0016651F">
        <w:tc>
          <w:tcPr>
            <w:tcW w:w="675" w:type="dxa"/>
          </w:tcPr>
          <w:p w14:paraId="3A4897F8" w14:textId="77777777" w:rsidR="00AC4ACB" w:rsidRPr="00DD5CE6" w:rsidRDefault="00AC4ACB" w:rsidP="00DD5CE6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="00811134" w:rsidRPr="00DD5CE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14:paraId="0DFAEA66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ำเนาทะเบียนบ้านที่แสดงให้เห็นว่าผู้ให้ความยินยอมเป็นเจ้าบ้านหรือสำเนาสัญญาเช่าโดยมีผู้ให้ความยินยอมเป็นผู้เช่าหรือเอกสารสิทธิ์อย่างอื่นที่ผู้เป็นเจ้าของกรรมสิทธิ์เป็นผู้ให้ความยินยอมพร้อมลงนามรับรองสำเนาถูกต้อง</w:t>
            </w:r>
          </w:p>
        </w:tc>
        <w:tc>
          <w:tcPr>
            <w:tcW w:w="1842" w:type="dxa"/>
          </w:tcPr>
          <w:p w14:paraId="6DFF14B5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6DCA52CC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559" w:type="dxa"/>
          </w:tcPr>
          <w:p w14:paraId="05D73D72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14:paraId="2D5CF018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489" w:type="dxa"/>
          </w:tcPr>
          <w:p w14:paraId="61738C9A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กรณีผู้ประกอบพาณิชยกิจมิได้เป็นเจ้า</w:t>
            </w:r>
            <w:r w:rsidR="00DD5CE6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>ของ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บ้าน 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DD5CE6" w14:paraId="09BC17BA" w14:textId="77777777" w:rsidTr="0016651F">
        <w:tc>
          <w:tcPr>
            <w:tcW w:w="675" w:type="dxa"/>
          </w:tcPr>
          <w:p w14:paraId="15BC9031" w14:textId="77777777" w:rsidR="00AC4ACB" w:rsidRPr="00DD5CE6" w:rsidRDefault="00AC4ACB" w:rsidP="00DD5CE6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4</w:t>
            </w:r>
            <w:r w:rsidR="00811134" w:rsidRPr="00DD5CE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14:paraId="7DF454FB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แผนที่แสดงสถานที่ซึ่งใช้ประกอบพาณิชยกิจและสถานที่สำคัญบริเวณใกล้เคียงโดยสังเขปพร้อมลงนามรับรองเอกสาร</w:t>
            </w:r>
          </w:p>
        </w:tc>
        <w:tc>
          <w:tcPr>
            <w:tcW w:w="1842" w:type="dxa"/>
          </w:tcPr>
          <w:p w14:paraId="216D0F55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6FF1E3F4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14:paraId="2DC2EAB3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14:paraId="29B28D9A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489" w:type="dxa"/>
          </w:tcPr>
          <w:p w14:paraId="41EF05BE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DD5CE6" w14:paraId="1BAB5F2B" w14:textId="77777777" w:rsidTr="0016651F">
        <w:tc>
          <w:tcPr>
            <w:tcW w:w="675" w:type="dxa"/>
          </w:tcPr>
          <w:p w14:paraId="0FE6FBE9" w14:textId="77777777" w:rsidR="00AC4ACB" w:rsidRPr="00DD5CE6" w:rsidRDefault="00AC4ACB" w:rsidP="00DD5CE6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5</w:t>
            </w:r>
            <w:r w:rsidR="00811134" w:rsidRPr="00DD5CE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14:paraId="2B5ADC1C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หนังสือมอบอำนาจ 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) 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พร้อมปิดอากรแสตมป์ 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10 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บาท</w:t>
            </w:r>
          </w:p>
        </w:tc>
        <w:tc>
          <w:tcPr>
            <w:tcW w:w="1842" w:type="dxa"/>
          </w:tcPr>
          <w:p w14:paraId="57BAD611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35B33759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14:paraId="375F1DC2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14:paraId="57057FCE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489" w:type="dxa"/>
          </w:tcPr>
          <w:p w14:paraId="0904E3FF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DD5CE6" w14:paraId="3B68F8EB" w14:textId="77777777" w:rsidTr="0016651F">
        <w:tc>
          <w:tcPr>
            <w:tcW w:w="675" w:type="dxa"/>
          </w:tcPr>
          <w:p w14:paraId="186EAA92" w14:textId="77777777" w:rsidR="00AC4ACB" w:rsidRPr="00DD5CE6" w:rsidRDefault="00AC4ACB" w:rsidP="00DD5CE6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6</w:t>
            </w:r>
            <w:r w:rsidR="00811134" w:rsidRPr="00DD5CE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14:paraId="6892747C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 xml:space="preserve">สำเนาบัตรประจำตัวประชาชนของผู้รับมอบอำนาจ 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) 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พร้อมลงนามรับรองสำเนาถูกต้อง</w:t>
            </w:r>
          </w:p>
        </w:tc>
        <w:tc>
          <w:tcPr>
            <w:tcW w:w="1842" w:type="dxa"/>
          </w:tcPr>
          <w:p w14:paraId="558BA3E5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418" w:type="dxa"/>
          </w:tcPr>
          <w:p w14:paraId="691B62C7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559" w:type="dxa"/>
          </w:tcPr>
          <w:p w14:paraId="5AA95D49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14:paraId="2E6C9010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489" w:type="dxa"/>
          </w:tcPr>
          <w:p w14:paraId="15DF87C9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AC4ACB" w:rsidRPr="00DD5CE6" w14:paraId="7CD8C372" w14:textId="77777777" w:rsidTr="0016651F">
        <w:tc>
          <w:tcPr>
            <w:tcW w:w="675" w:type="dxa"/>
          </w:tcPr>
          <w:p w14:paraId="4522337A" w14:textId="77777777" w:rsidR="00AC4ACB" w:rsidRPr="00DD5CE6" w:rsidRDefault="00AC4ACB" w:rsidP="00DD5CE6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7</w:t>
            </w:r>
            <w:r w:rsidR="00811134" w:rsidRPr="00DD5CE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14:paraId="4C1D9C92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สำเนาหนังสืออนุญาตหรือหนังสือรับรองให้เป็นผู้จำหน่ายหรือให้เช่าสินค้าดังกล่าวจากเจ้าของลิขสิทธิ์ของสินค้าที่ขายหรือให้เช่าหรือสำเนาใบเสร็จรับเงินตามประมวลรัษฎากรหรือหลักฐานการซื้อขายจากต่างประเทศพร้อมลงนามรับรองสำเนาถูกต้อง</w:t>
            </w:r>
          </w:p>
        </w:tc>
        <w:tc>
          <w:tcPr>
            <w:tcW w:w="1842" w:type="dxa"/>
          </w:tcPr>
          <w:p w14:paraId="270C714C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23632570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559" w:type="dxa"/>
          </w:tcPr>
          <w:p w14:paraId="2D9FEF56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14:paraId="6BAD922D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489" w:type="dxa"/>
          </w:tcPr>
          <w:p w14:paraId="7CCDC3AD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ใช้ในกรณีประกอบพาณิชยกิจการขายหรือให้เช่าแผ่นซีดีแถบบันทึกวีดิทัศน์แผ่นวีดิทัศน์ดีวีดีหรือแผ่นวีดีทัศน์ระบบดิจิทัลเฉพาะที่เกี่ยวกับการบันเทิง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  <w:tr w:rsidR="00AC4ACB" w:rsidRPr="00DD5CE6" w14:paraId="23CFD5E8" w14:textId="77777777" w:rsidTr="0016651F">
        <w:tc>
          <w:tcPr>
            <w:tcW w:w="675" w:type="dxa"/>
          </w:tcPr>
          <w:p w14:paraId="22CEF982" w14:textId="77777777" w:rsidR="00AC4ACB" w:rsidRPr="00DD5CE6" w:rsidRDefault="00AC4ACB" w:rsidP="00DD5CE6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8</w:t>
            </w:r>
            <w:r w:rsidR="00811134" w:rsidRPr="00DD5CE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14:paraId="7946A4E6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หนังสือชี้แจงข้อเท็จจริงของแหล่งที่มาของเงินทุนและหลักฐานแสดงจำนวนเงินทุนหรืออาจมาพบเจ้าหน้าที่เพื่อทำบันทึกถ้อยคำเกี่ยวกับข้อเท็จจริงของแหล่งที่มาของเงินทุนพร้อมแสดงหลักฐาน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lastRenderedPageBreak/>
              <w:t>แสดงจำนวนเงินทุนก็ได้</w:t>
            </w:r>
          </w:p>
        </w:tc>
        <w:tc>
          <w:tcPr>
            <w:tcW w:w="1842" w:type="dxa"/>
          </w:tcPr>
          <w:p w14:paraId="2630FFFF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418" w:type="dxa"/>
          </w:tcPr>
          <w:p w14:paraId="40D9979A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14:paraId="7699D119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</w:p>
        </w:tc>
        <w:tc>
          <w:tcPr>
            <w:tcW w:w="1276" w:type="dxa"/>
          </w:tcPr>
          <w:p w14:paraId="05F7AA57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489" w:type="dxa"/>
          </w:tcPr>
          <w:p w14:paraId="094E81A2" w14:textId="77777777" w:rsidR="00AC4ACB" w:rsidRPr="00DD5CE6" w:rsidRDefault="00AC4ACB" w:rsidP="00AC4ACB">
            <w:pPr>
              <w:rPr>
                <w:rFonts w:ascii="TH SarabunPSK" w:hAnsi="TH SarabunPSK" w:cs="TH SarabunPSK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ใช้ในกรณีประกอบพาณิชยกิจการค้าอัญมณีหรือเครื่องประดับซึ่งประดับด้วยอัญมณี</w:t>
            </w: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</w:tr>
    </w:tbl>
    <w:p w14:paraId="774DE5A4" w14:textId="77777777" w:rsidR="006C6C22" w:rsidRPr="0016651F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16"/>
          <w:szCs w:val="16"/>
          <w:lang w:bidi="th-TH"/>
        </w:rPr>
      </w:pPr>
    </w:p>
    <w:p w14:paraId="026FC5E9" w14:textId="77777777" w:rsidR="00A10CDA" w:rsidRPr="00DD5CE6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DD5CE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DD5CE6" w14:paraId="40382538" w14:textId="77777777" w:rsidTr="00090552">
        <w:tc>
          <w:tcPr>
            <w:tcW w:w="534" w:type="dxa"/>
          </w:tcPr>
          <w:p w14:paraId="15081C8A" w14:textId="77777777" w:rsidR="00A13B6C" w:rsidRPr="00DD5CE6" w:rsidRDefault="00A13B6C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DD5CE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733BAA02" w14:textId="77777777" w:rsidR="00E90756" w:rsidRPr="00DD5CE6" w:rsidRDefault="00A13B6C" w:rsidP="00E90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ค่าธรรมเนียมการจดทะเบียน </w:t>
            </w:r>
            <w:r w:rsidRPr="00DD5CE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(</w:t>
            </w:r>
            <w:r w:rsidRPr="00DD5CE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>คำขอละ</w:t>
            </w:r>
            <w:r w:rsidRPr="00DD5CE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)</w:t>
            </w:r>
            <w:r w:rsidRPr="00DD5CE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br/>
            </w:r>
            <w:r w:rsidR="000F1309" w:rsidRPr="00DD5C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1317C1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F5490C"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50 </w:t>
            </w:r>
            <w:r w:rsidR="001317C1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F5490C"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52F5F155" w14:textId="77777777" w:rsidR="00A13B6C" w:rsidRPr="00DD5CE6" w:rsidRDefault="00E90756" w:rsidP="00E90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DD5CE6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A13B6C" w:rsidRPr="00DD5CE6" w14:paraId="329D607A" w14:textId="77777777" w:rsidTr="00090552">
        <w:tc>
          <w:tcPr>
            <w:tcW w:w="534" w:type="dxa"/>
          </w:tcPr>
          <w:p w14:paraId="44F898EE" w14:textId="77777777" w:rsidR="00A13B6C" w:rsidRPr="00DD5CE6" w:rsidRDefault="00A13B6C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11134" w:rsidRPr="00DD5CE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100FB629" w14:textId="77777777" w:rsidR="00A13B6C" w:rsidRPr="00DD5CE6" w:rsidRDefault="00A13B6C" w:rsidP="008C139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ค่าธรรมเนียมคัดสำเนาเอกสาร </w:t>
            </w:r>
            <w:r w:rsidRPr="00DD5CE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(</w:t>
            </w:r>
            <w:r w:rsidRPr="00DD5CE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  <w:lang w:bidi="th-TH"/>
              </w:rPr>
              <w:t>ชุดละ</w:t>
            </w:r>
            <w:r w:rsidRPr="00DD5CE6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)</w:t>
            </w:r>
          </w:p>
          <w:p w14:paraId="45CBF240" w14:textId="77777777" w:rsidR="00E90756" w:rsidRPr="00DD5CE6" w:rsidRDefault="000F1309" w:rsidP="00E90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1317C1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F5490C"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30 </w:t>
            </w:r>
            <w:r w:rsidR="001317C1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F5490C"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C19534C" w14:textId="77777777" w:rsidR="00A13B6C" w:rsidRPr="00DD5CE6" w:rsidRDefault="00E90756" w:rsidP="00E907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DD5CE6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14:paraId="5A8B084D" w14:textId="77777777" w:rsidR="00216FA4" w:rsidRPr="00DD5CE6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DD5CE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DD5CE6" w14:paraId="57427F5D" w14:textId="77777777" w:rsidTr="00C1539D">
        <w:tc>
          <w:tcPr>
            <w:tcW w:w="534" w:type="dxa"/>
          </w:tcPr>
          <w:p w14:paraId="22CA65F7" w14:textId="77777777" w:rsidR="00EA6950" w:rsidRPr="00DD5CE6" w:rsidRDefault="0016651F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A6950"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811134" w:rsidRPr="00DD5CE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49B66F19" w14:textId="77777777" w:rsidR="00CD2E26" w:rsidRPr="00CD2E26" w:rsidRDefault="00EA6950" w:rsidP="00CD2E26">
            <w:pPr>
              <w:rPr>
                <w:rFonts w:ascii="TH SarabunPSK" w:hAnsi="TH SarabunPSK" w:cs="TH SarabunPSK"/>
                <w:i/>
                <w:sz w:val="32"/>
                <w:szCs w:val="32"/>
                <w:cs/>
                <w:lang w:bidi="th-TH"/>
              </w:rPr>
            </w:pPr>
            <w:r w:rsidRPr="00DD5CE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16651F">
              <w:rPr>
                <w:rFonts w:ascii="TH SarabunPSK" w:hAnsi="TH SarabunPSK" w:cs="TH SarabunPSK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CD2E26" w:rsidRPr="00CD2E26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  <w:lang w:bidi="th-TH"/>
              </w:rPr>
              <w:t>กองคลัง</w:t>
            </w:r>
            <w:r w:rsidR="00CD2E26" w:rsidRPr="00CD2E26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CD2E26" w:rsidRPr="00CD2E26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  <w:lang w:bidi="th-TH"/>
              </w:rPr>
              <w:t>สำนักงานเทศบาลตำบล</w:t>
            </w:r>
            <w:r w:rsidR="00CD2E26" w:rsidRPr="00CD2E26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  <w:lang w:bidi="th-TH"/>
              </w:rPr>
              <w:t xml:space="preserve">โพธิ์ทอง หมู่ที่ 5 ต.อ่างแก้ว อ.โพธิ์ทอง </w:t>
            </w:r>
            <w:r w:rsidR="00CD2E26" w:rsidRPr="00CD2E26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  <w:lang w:bidi="th-TH"/>
              </w:rPr>
              <w:t>จ</w:t>
            </w:r>
            <w:r w:rsidR="00CD2E26" w:rsidRPr="00CD2E26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.</w:t>
            </w:r>
            <w:r w:rsidR="00CD2E26" w:rsidRPr="00CD2E26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  <w:lang w:bidi="th-TH"/>
              </w:rPr>
              <w:t xml:space="preserve">อ่างทอง </w:t>
            </w:r>
            <w:r w:rsidR="00CD2E26" w:rsidRPr="00CD2E26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 w:rsidR="00CD2E26" w:rsidRPr="00CD2E26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  <w:lang w:bidi="th-TH"/>
              </w:rPr>
              <w:t>ติดต่อด้วยตนเอง</w:t>
            </w:r>
            <w:r w:rsidR="00CD2E26" w:rsidRPr="00CD2E26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CD2E26" w:rsidRPr="00CD2E26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  <w:lang w:bidi="th-TH"/>
              </w:rPr>
              <w:t>ณ</w:t>
            </w:r>
            <w:r w:rsidR="00CD2E26" w:rsidRPr="00CD2E26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="00CD2E26" w:rsidRPr="00CD2E26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  <w:lang w:bidi="th-TH"/>
              </w:rPr>
              <w:t>หน่วยงาน</w:t>
            </w:r>
            <w:r w:rsidR="00CD2E26" w:rsidRPr="00CD2E26">
              <w:rPr>
                <w:rFonts w:ascii="TH SarabunPSK" w:hAnsi="TH SarabunPSK" w:cs="TH SarabunPSK"/>
                <w:i/>
                <w:sz w:val="32"/>
                <w:szCs w:val="32"/>
              </w:rPr>
              <w:t xml:space="preserve"> </w:t>
            </w:r>
            <w:r w:rsidR="00CD2E26" w:rsidRPr="00CD2E26">
              <w:rPr>
                <w:rFonts w:ascii="TH SarabunPSK" w:hAnsi="TH SarabunPSK" w:cs="TH SarabunPSK" w:hint="cs"/>
                <w:i/>
                <w:sz w:val="32"/>
                <w:szCs w:val="32"/>
                <w:cs/>
                <w:lang w:bidi="th-TH"/>
              </w:rPr>
              <w:t>โทร 035-691208 (ห้องกองคลังเทศบาลตำบลโพธิ์ทอง)</w:t>
            </w:r>
          </w:p>
          <w:p w14:paraId="76D0FF06" w14:textId="77777777" w:rsidR="00CD2E26" w:rsidRPr="00CD2E26" w:rsidRDefault="00CD2E26" w:rsidP="00CD2E26">
            <w:pPr>
              <w:rPr>
                <w:rFonts w:ascii="TH SarabunPSK" w:hAnsi="TH SarabunPSK" w:cs="TH SarabunPSK"/>
                <w:i/>
                <w:sz w:val="32"/>
                <w:szCs w:val="32"/>
                <w:lang w:bidi="th-TH"/>
              </w:rPr>
            </w:pPr>
          </w:p>
          <w:p w14:paraId="4AD48D6E" w14:textId="77777777" w:rsidR="00EA6950" w:rsidRPr="00DD5CE6" w:rsidRDefault="00EA6950" w:rsidP="00EA69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DD5CE6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14:paraId="2D1CFAC9" w14:textId="77777777" w:rsidR="00C1539D" w:rsidRPr="00DD5CE6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</w:p>
    <w:p w14:paraId="4BCDCF5B" w14:textId="77777777" w:rsidR="00013BC7" w:rsidRPr="00DD5CE6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DD5CE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DD5CE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DD5CE6" w14:paraId="60E4DE10" w14:textId="77777777" w:rsidTr="00C1539D">
        <w:tc>
          <w:tcPr>
            <w:tcW w:w="675" w:type="dxa"/>
          </w:tcPr>
          <w:p w14:paraId="3198A3D6" w14:textId="77777777" w:rsidR="00F064C0" w:rsidRPr="00DD5CE6" w:rsidRDefault="00F064C0" w:rsidP="008C1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C1539D" w:rsidRPr="00DD5CE6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47D2110C" w14:textId="77777777" w:rsidR="00F064C0" w:rsidRPr="00DD5CE6" w:rsidRDefault="00F064C0" w:rsidP="00233A3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5CE6">
              <w:rPr>
                <w:rFonts w:ascii="TH SarabunPSK" w:hAnsi="TH SarabunPSK" w:cs="TH SarabunPSK"/>
                <w:noProof/>
                <w:sz w:val="32"/>
                <w:szCs w:val="32"/>
                <w:cs/>
                <w:lang w:bidi="th-TH"/>
              </w:rPr>
              <w:t>คู่มือการกรอกเอกสาร</w:t>
            </w:r>
            <w:r w:rsidRPr="00DD5CE6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DD5CE6">
              <w:rPr>
                <w:rFonts w:ascii="TH SarabunPSK" w:hAnsi="TH SarabunPSK" w:cs="TH SarabunPSK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14:paraId="4727EA72" w14:textId="77777777" w:rsidR="00D51311" w:rsidRPr="00DD5CE6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lang w:bidi="th-TH"/>
        </w:rPr>
      </w:pPr>
      <w:r w:rsidRPr="00DD5CE6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615A0110" w14:textId="77777777" w:rsidR="003F4A0D" w:rsidRPr="00571ADA" w:rsidRDefault="001F5A4E" w:rsidP="001F5A4E">
      <w:pPr>
        <w:spacing w:after="0" w:line="240" w:lineRule="auto"/>
        <w:ind w:left="720"/>
        <w:rPr>
          <w:rFonts w:ascii="TH SarabunPSK" w:hAnsi="TH SarabunPSK" w:cs="TH SarabunPSK"/>
          <w:i/>
          <w:iCs/>
          <w:color w:val="0D0D0D" w:themeColor="text1" w:themeTint="F2"/>
          <w:sz w:val="32"/>
          <w:szCs w:val="32"/>
          <w:cs/>
          <w:lang w:bidi="th-TH"/>
        </w:rPr>
      </w:pPr>
      <w:r w:rsidRPr="00571ADA">
        <w:rPr>
          <w:rFonts w:ascii="TH SarabunPSK" w:hAnsi="TH SarabunPSK" w:cs="TH SarabunPSK"/>
          <w:i/>
          <w:iCs/>
          <w:color w:val="0D0D0D" w:themeColor="text1" w:themeTint="F2"/>
          <w:sz w:val="32"/>
          <w:szCs w:val="32"/>
          <w:lang w:bidi="th-TH"/>
        </w:rPr>
        <w:t>-</w:t>
      </w:r>
    </w:p>
    <w:sectPr w:rsidR="003F4A0D" w:rsidRPr="00571ADA" w:rsidSect="00233A30">
      <w:headerReference w:type="default" r:id="rId8"/>
      <w:pgSz w:w="11907" w:h="16839" w:code="9"/>
      <w:pgMar w:top="851" w:right="657" w:bottom="709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A50E3" w14:textId="77777777" w:rsidR="005C590D" w:rsidRDefault="005C590D" w:rsidP="00C81DB8">
      <w:pPr>
        <w:spacing w:after="0" w:line="240" w:lineRule="auto"/>
      </w:pPr>
      <w:r>
        <w:separator/>
      </w:r>
    </w:p>
  </w:endnote>
  <w:endnote w:type="continuationSeparator" w:id="0">
    <w:p w14:paraId="6D0DA935" w14:textId="77777777" w:rsidR="005C590D" w:rsidRDefault="005C590D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13D08D" w14:textId="77777777" w:rsidR="005C590D" w:rsidRDefault="005C590D" w:rsidP="00C81DB8">
      <w:pPr>
        <w:spacing w:after="0" w:line="240" w:lineRule="auto"/>
      </w:pPr>
      <w:r>
        <w:separator/>
      </w:r>
    </w:p>
  </w:footnote>
  <w:footnote w:type="continuationSeparator" w:id="0">
    <w:p w14:paraId="6F1EA0A4" w14:textId="77777777" w:rsidR="005C590D" w:rsidRDefault="005C590D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957728"/>
      <w:docPartObj>
        <w:docPartGallery w:val="Page Numbers (Top of Page)"/>
        <w:docPartUnique/>
      </w:docPartObj>
    </w:sdtPr>
    <w:sdtEndPr/>
    <w:sdtContent>
      <w:p w14:paraId="2BAC0E9F" w14:textId="77777777" w:rsidR="00C81DB8" w:rsidRDefault="008A05D4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851D6A">
          <w:rPr>
            <w:noProof/>
          </w:rPr>
          <w:t>1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851D6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2B9B90A" w14:textId="77777777"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E1DDD"/>
    <w:rsid w:val="000F1309"/>
    <w:rsid w:val="00110F0C"/>
    <w:rsid w:val="001317C1"/>
    <w:rsid w:val="00132E1B"/>
    <w:rsid w:val="00164004"/>
    <w:rsid w:val="0016651F"/>
    <w:rsid w:val="0017533B"/>
    <w:rsid w:val="0018441F"/>
    <w:rsid w:val="0019582A"/>
    <w:rsid w:val="001B1C8D"/>
    <w:rsid w:val="001E05C0"/>
    <w:rsid w:val="001F5A4E"/>
    <w:rsid w:val="00201E94"/>
    <w:rsid w:val="00210AAF"/>
    <w:rsid w:val="00216FA4"/>
    <w:rsid w:val="00233A30"/>
    <w:rsid w:val="002440E7"/>
    <w:rsid w:val="00261D40"/>
    <w:rsid w:val="00263F10"/>
    <w:rsid w:val="00290086"/>
    <w:rsid w:val="00291120"/>
    <w:rsid w:val="002B2D62"/>
    <w:rsid w:val="002B3A59"/>
    <w:rsid w:val="002B3B12"/>
    <w:rsid w:val="002B4D3D"/>
    <w:rsid w:val="002C3E03"/>
    <w:rsid w:val="00301CA1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2643A"/>
    <w:rsid w:val="00541A32"/>
    <w:rsid w:val="00570F90"/>
    <w:rsid w:val="00571ADA"/>
    <w:rsid w:val="00575FAF"/>
    <w:rsid w:val="00584EC2"/>
    <w:rsid w:val="00593E8D"/>
    <w:rsid w:val="005C590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1557F"/>
    <w:rsid w:val="007215AB"/>
    <w:rsid w:val="00760D0B"/>
    <w:rsid w:val="00761FD0"/>
    <w:rsid w:val="00771FD1"/>
    <w:rsid w:val="00781575"/>
    <w:rsid w:val="007851BE"/>
    <w:rsid w:val="00790214"/>
    <w:rsid w:val="00793306"/>
    <w:rsid w:val="007B2114"/>
    <w:rsid w:val="007D1C49"/>
    <w:rsid w:val="007E1E74"/>
    <w:rsid w:val="00811134"/>
    <w:rsid w:val="00851D6A"/>
    <w:rsid w:val="0085230C"/>
    <w:rsid w:val="00862FC5"/>
    <w:rsid w:val="0087182F"/>
    <w:rsid w:val="0087509D"/>
    <w:rsid w:val="008A05D4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15CEE"/>
    <w:rsid w:val="00C21238"/>
    <w:rsid w:val="00C26ED0"/>
    <w:rsid w:val="00C3045F"/>
    <w:rsid w:val="00C77AEA"/>
    <w:rsid w:val="00C81DB8"/>
    <w:rsid w:val="00CA51BD"/>
    <w:rsid w:val="00CB683B"/>
    <w:rsid w:val="00CD2E26"/>
    <w:rsid w:val="00CD3DDC"/>
    <w:rsid w:val="00CD60F0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56C18"/>
    <w:rsid w:val="00DD5CE6"/>
    <w:rsid w:val="00E00F3F"/>
    <w:rsid w:val="00E01AA0"/>
    <w:rsid w:val="00E06DC1"/>
    <w:rsid w:val="00E279FB"/>
    <w:rsid w:val="00E33AD5"/>
    <w:rsid w:val="00E56012"/>
    <w:rsid w:val="00E65CB4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BCEB2"/>
  <w15:docId w15:val="{69289FE1-FC57-4F19-A5C4-E7C6936CC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982EA-B102-4546-A667-7B8913D1A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1</TotalTime>
  <Pages>1</Pages>
  <Words>1064</Words>
  <Characters>6071</Characters>
  <Application>Microsoft Office Word</Application>
  <DocSecurity>0</DocSecurity>
  <Lines>50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amjuthamard</cp:lastModifiedBy>
  <cp:revision>4</cp:revision>
  <cp:lastPrinted>2018-11-09T04:05:00Z</cp:lastPrinted>
  <dcterms:created xsi:type="dcterms:W3CDTF">2018-11-06T07:16:00Z</dcterms:created>
  <dcterms:modified xsi:type="dcterms:W3CDTF">2018-11-09T04:05:00Z</dcterms:modified>
</cp:coreProperties>
</file>